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C83FE" w14:textId="77777777" w:rsidR="000719BB" w:rsidRDefault="000719BB" w:rsidP="006C2343">
      <w:pPr>
        <w:pStyle w:val="Titul2"/>
      </w:pPr>
    </w:p>
    <w:p w14:paraId="25F06218" w14:textId="77777777" w:rsidR="00826B7B" w:rsidRDefault="00826B7B" w:rsidP="006C2343">
      <w:pPr>
        <w:pStyle w:val="Titul2"/>
      </w:pPr>
    </w:p>
    <w:p w14:paraId="11EFFCC0" w14:textId="77777777" w:rsidR="003254A3" w:rsidRPr="000719BB" w:rsidRDefault="003254A3" w:rsidP="006C2343">
      <w:pPr>
        <w:pStyle w:val="Titul2"/>
      </w:pPr>
    </w:p>
    <w:p w14:paraId="3EC016E9" w14:textId="77777777" w:rsidR="00AD0C7B" w:rsidRDefault="00AD0C7B" w:rsidP="006C2343">
      <w:pPr>
        <w:pStyle w:val="Titul1"/>
      </w:pPr>
      <w:r>
        <w:t>Technická specifikace</w:t>
      </w:r>
    </w:p>
    <w:p w14:paraId="6A3BB538" w14:textId="77777777" w:rsidR="003254A3" w:rsidRDefault="003254A3" w:rsidP="00AD0C7B">
      <w:pPr>
        <w:pStyle w:val="Titul2"/>
      </w:pPr>
    </w:p>
    <w:p w14:paraId="0FA4179D" w14:textId="77777777" w:rsidR="00AD0C7B" w:rsidRDefault="0069470F" w:rsidP="006C2343">
      <w:pPr>
        <w:pStyle w:val="Titul1"/>
      </w:pPr>
      <w:r>
        <w:t xml:space="preserve">Zvláštní </w:t>
      </w:r>
      <w:r w:rsidR="00AD0C7B">
        <w:t>technické podmínky</w:t>
      </w:r>
    </w:p>
    <w:p w14:paraId="252A9596" w14:textId="77777777" w:rsidR="00AD0C7B" w:rsidRDefault="00AD0C7B" w:rsidP="00EB46E5">
      <w:pPr>
        <w:pStyle w:val="Titul2"/>
      </w:pPr>
    </w:p>
    <w:p w14:paraId="6DB97421"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7EA9119E" w14:textId="77777777" w:rsidR="002007BA" w:rsidRDefault="002007BA" w:rsidP="006C2343">
      <w:pPr>
        <w:pStyle w:val="Tituldatum"/>
      </w:pPr>
    </w:p>
    <w:sdt>
      <w:sdtPr>
        <w:rPr>
          <w:rStyle w:val="Nzevakce"/>
        </w:rPr>
        <w:alias w:val="Název akce - VYplnit pole - přenese se do zápatí"/>
        <w:tag w:val="Název akce"/>
        <w:id w:val="1889687308"/>
        <w:placeholder>
          <w:docPart w:val="3CB7E8AC195047F48700A59C22D3F328"/>
        </w:placeholder>
        <w:text w:multiLine="1"/>
      </w:sdtPr>
      <w:sdtEndPr>
        <w:rPr>
          <w:rStyle w:val="Nzevakce"/>
        </w:rPr>
      </w:sdtEndPr>
      <w:sdtContent>
        <w:p w14:paraId="3715CF83" w14:textId="77777777" w:rsidR="00BF54FE" w:rsidRDefault="003871D5" w:rsidP="006C2343">
          <w:pPr>
            <w:pStyle w:val="Tituldatum"/>
          </w:pPr>
          <w:r>
            <w:rPr>
              <w:rStyle w:val="Nzevakce"/>
            </w:rPr>
            <w:t>„</w:t>
          </w:r>
          <w:r w:rsidRPr="003871D5">
            <w:rPr>
              <w:rStyle w:val="Nzevakce"/>
            </w:rPr>
            <w:t>Cyklická obnova trakčního vedení v úseku Lysá nad Labem (mimo) – Stará Boleslav (mimo)</w:t>
          </w:r>
          <w:r>
            <w:rPr>
              <w:rStyle w:val="Nzevakce"/>
            </w:rPr>
            <w:t>“</w:t>
          </w:r>
        </w:p>
      </w:sdtContent>
    </w:sdt>
    <w:p w14:paraId="5AC6AAD5" w14:textId="77777777" w:rsidR="00BF54FE" w:rsidRDefault="00BF54FE" w:rsidP="006C2343">
      <w:pPr>
        <w:pStyle w:val="Tituldatum"/>
      </w:pPr>
    </w:p>
    <w:p w14:paraId="129489D8" w14:textId="77777777" w:rsidR="009226C1" w:rsidRDefault="009226C1" w:rsidP="006C2343">
      <w:pPr>
        <w:pStyle w:val="Tituldatum"/>
      </w:pPr>
    </w:p>
    <w:p w14:paraId="6778DC7D" w14:textId="77777777" w:rsidR="003B111D" w:rsidRDefault="003B111D" w:rsidP="006C2343">
      <w:pPr>
        <w:pStyle w:val="Tituldatum"/>
      </w:pPr>
    </w:p>
    <w:p w14:paraId="22AF8A05" w14:textId="77777777" w:rsidR="007107DA" w:rsidRDefault="007107DA" w:rsidP="006C2343">
      <w:pPr>
        <w:pStyle w:val="Tituldatum"/>
      </w:pPr>
    </w:p>
    <w:p w14:paraId="434E96CA" w14:textId="77777777" w:rsidR="007107DA" w:rsidRDefault="007107DA" w:rsidP="006C2343">
      <w:pPr>
        <w:pStyle w:val="Tituldatum"/>
      </w:pPr>
    </w:p>
    <w:p w14:paraId="38FBAD55" w14:textId="77777777" w:rsidR="007107DA" w:rsidRDefault="007107DA" w:rsidP="006C2343">
      <w:pPr>
        <w:pStyle w:val="Tituldatum"/>
      </w:pPr>
    </w:p>
    <w:p w14:paraId="2A356993" w14:textId="60526F66" w:rsidR="00BD7E91" w:rsidRPr="00310EFD" w:rsidRDefault="006C2343" w:rsidP="002247E3">
      <w:pPr>
        <w:pStyle w:val="Tituldatum"/>
        <w:rPr>
          <w:bCs/>
        </w:rPr>
      </w:pPr>
      <w:r w:rsidRPr="006461B9">
        <w:t xml:space="preserve">Datum vydání: </w:t>
      </w:r>
      <w:r w:rsidR="006461B9" w:rsidRPr="001E2397">
        <w:t>06</w:t>
      </w:r>
      <w:r w:rsidRPr="001E2397">
        <w:t>.</w:t>
      </w:r>
      <w:r w:rsidR="001F30F4" w:rsidRPr="001E2397">
        <w:t xml:space="preserve"> </w:t>
      </w:r>
      <w:r w:rsidR="001A1B70" w:rsidRPr="001E2397">
        <w:t>1</w:t>
      </w:r>
      <w:r w:rsidR="006461B9" w:rsidRPr="001E2397">
        <w:t>2</w:t>
      </w:r>
      <w:r w:rsidRPr="001E2397">
        <w:t>. 20</w:t>
      </w:r>
      <w:r w:rsidR="007D3FA6" w:rsidRPr="001E2397">
        <w:t>2</w:t>
      </w:r>
      <w:r w:rsidR="0042284C" w:rsidRPr="001E2397">
        <w:t>3</w:t>
      </w:r>
      <w:r w:rsidR="0076790E" w:rsidRPr="006461B9">
        <w:t xml:space="preserve"> </w:t>
      </w:r>
      <w:r w:rsidR="00826B7B" w:rsidRPr="006461B9">
        <w:br w:type="page"/>
      </w:r>
      <w:r w:rsidR="00BD7E91" w:rsidRPr="006461B9">
        <w:rPr>
          <w:b/>
          <w:bCs/>
          <w:sz w:val="22"/>
          <w:szCs w:val="22"/>
        </w:rPr>
        <w:lastRenderedPageBreak/>
        <w:t>Obsah</w:t>
      </w:r>
      <w:r w:rsidR="00887F36" w:rsidRPr="002247E3">
        <w:rPr>
          <w:b/>
          <w:bCs/>
        </w:rPr>
        <w:t xml:space="preserve"> </w:t>
      </w:r>
    </w:p>
    <w:p w14:paraId="5E20021E" w14:textId="53D1C32D" w:rsidR="004D3CEA" w:rsidRDefault="00BD7E91">
      <w:pPr>
        <w:pStyle w:val="Obsah1"/>
        <w:rPr>
          <w:rFonts w:asciiTheme="minorHAnsi" w:eastAsiaTheme="minorEastAsia" w:hAnsiTheme="minorHAnsi"/>
          <w:b w:val="0"/>
          <w:caps w:val="0"/>
          <w:noProof/>
          <w:spacing w:val="0"/>
          <w:sz w:val="22"/>
          <w:szCs w:val="22"/>
          <w:lang w:eastAsia="cs-CZ"/>
        </w:rPr>
      </w:pPr>
      <w:r>
        <w:fldChar w:fldCharType="begin"/>
      </w:r>
      <w:r>
        <w:instrText xml:space="preserve"> TOC \o "1-2" \h \z \u </w:instrText>
      </w:r>
      <w:r>
        <w:fldChar w:fldCharType="separate"/>
      </w:r>
      <w:hyperlink w:anchor="_Toc151985055" w:history="1">
        <w:r w:rsidR="004D3CEA" w:rsidRPr="00FA5622">
          <w:rPr>
            <w:rStyle w:val="Hypertextovodkaz"/>
          </w:rPr>
          <w:t>SEZNAM ZKRATEK</w:t>
        </w:r>
        <w:r w:rsidR="004D3CEA">
          <w:rPr>
            <w:noProof/>
            <w:webHidden/>
          </w:rPr>
          <w:tab/>
        </w:r>
        <w:r w:rsidR="004D3CEA">
          <w:rPr>
            <w:noProof/>
            <w:webHidden/>
          </w:rPr>
          <w:fldChar w:fldCharType="begin"/>
        </w:r>
        <w:r w:rsidR="004D3CEA">
          <w:rPr>
            <w:noProof/>
            <w:webHidden/>
          </w:rPr>
          <w:instrText xml:space="preserve"> PAGEREF _Toc151985055 \h </w:instrText>
        </w:r>
        <w:r w:rsidR="004D3CEA">
          <w:rPr>
            <w:noProof/>
            <w:webHidden/>
          </w:rPr>
        </w:r>
        <w:r w:rsidR="004D3CEA">
          <w:rPr>
            <w:noProof/>
            <w:webHidden/>
          </w:rPr>
          <w:fldChar w:fldCharType="separate"/>
        </w:r>
        <w:r w:rsidR="00C635B6">
          <w:rPr>
            <w:noProof/>
            <w:webHidden/>
          </w:rPr>
          <w:t>2</w:t>
        </w:r>
        <w:r w:rsidR="004D3CEA">
          <w:rPr>
            <w:noProof/>
            <w:webHidden/>
          </w:rPr>
          <w:fldChar w:fldCharType="end"/>
        </w:r>
      </w:hyperlink>
    </w:p>
    <w:p w14:paraId="0CFE3150" w14:textId="5EC5176F" w:rsidR="004D3CEA" w:rsidRDefault="006461B9">
      <w:pPr>
        <w:pStyle w:val="Obsah1"/>
        <w:rPr>
          <w:rFonts w:asciiTheme="minorHAnsi" w:eastAsiaTheme="minorEastAsia" w:hAnsiTheme="minorHAnsi"/>
          <w:b w:val="0"/>
          <w:caps w:val="0"/>
          <w:noProof/>
          <w:spacing w:val="0"/>
          <w:sz w:val="22"/>
          <w:szCs w:val="22"/>
          <w:lang w:eastAsia="cs-CZ"/>
        </w:rPr>
      </w:pPr>
      <w:hyperlink w:anchor="_Toc151985056" w:history="1">
        <w:r w:rsidR="004D3CEA" w:rsidRPr="00FA5622">
          <w:rPr>
            <w:rStyle w:val="Hypertextovodkaz"/>
          </w:rPr>
          <w:t>1.</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SPECIFIKACE PŘEDMĚTU DÍLA</w:t>
        </w:r>
        <w:r w:rsidR="004D3CEA">
          <w:rPr>
            <w:noProof/>
            <w:webHidden/>
          </w:rPr>
          <w:tab/>
        </w:r>
        <w:r w:rsidR="004D3CEA">
          <w:rPr>
            <w:noProof/>
            <w:webHidden/>
          </w:rPr>
          <w:fldChar w:fldCharType="begin"/>
        </w:r>
        <w:r w:rsidR="004D3CEA">
          <w:rPr>
            <w:noProof/>
            <w:webHidden/>
          </w:rPr>
          <w:instrText xml:space="preserve"> PAGEREF _Toc151985056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0EB67992" w14:textId="2A690F1C" w:rsidR="004D3CEA" w:rsidRDefault="006461B9">
      <w:pPr>
        <w:pStyle w:val="Obsah2"/>
        <w:rPr>
          <w:rFonts w:asciiTheme="minorHAnsi" w:eastAsiaTheme="minorEastAsia" w:hAnsiTheme="minorHAnsi"/>
          <w:noProof/>
          <w:spacing w:val="0"/>
          <w:sz w:val="22"/>
          <w:szCs w:val="22"/>
          <w:lang w:eastAsia="cs-CZ"/>
        </w:rPr>
      </w:pPr>
      <w:hyperlink w:anchor="_Toc151985057" w:history="1">
        <w:r w:rsidR="004D3CEA" w:rsidRPr="00FA5622">
          <w:rPr>
            <w:rStyle w:val="Hypertextovodkaz"/>
          </w:rPr>
          <w:t>1.1</w:t>
        </w:r>
        <w:r w:rsidR="004D3CEA">
          <w:rPr>
            <w:rFonts w:asciiTheme="minorHAnsi" w:eastAsiaTheme="minorEastAsia" w:hAnsiTheme="minorHAnsi"/>
            <w:noProof/>
            <w:spacing w:val="0"/>
            <w:sz w:val="22"/>
            <w:szCs w:val="22"/>
            <w:lang w:eastAsia="cs-CZ"/>
          </w:rPr>
          <w:tab/>
        </w:r>
        <w:r w:rsidR="004D3CEA" w:rsidRPr="00FA5622">
          <w:rPr>
            <w:rStyle w:val="Hypertextovodkaz"/>
          </w:rPr>
          <w:t>Účel a rozsah předmětu Díla</w:t>
        </w:r>
        <w:r w:rsidR="004D3CEA">
          <w:rPr>
            <w:noProof/>
            <w:webHidden/>
          </w:rPr>
          <w:tab/>
        </w:r>
        <w:r w:rsidR="004D3CEA">
          <w:rPr>
            <w:noProof/>
            <w:webHidden/>
          </w:rPr>
          <w:fldChar w:fldCharType="begin"/>
        </w:r>
        <w:r w:rsidR="004D3CEA">
          <w:rPr>
            <w:noProof/>
            <w:webHidden/>
          </w:rPr>
          <w:instrText xml:space="preserve"> PAGEREF _Toc151985057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09628FAA" w14:textId="3DD7A16A" w:rsidR="004D3CEA" w:rsidRDefault="006461B9">
      <w:pPr>
        <w:pStyle w:val="Obsah2"/>
        <w:rPr>
          <w:rFonts w:asciiTheme="minorHAnsi" w:eastAsiaTheme="minorEastAsia" w:hAnsiTheme="minorHAnsi"/>
          <w:noProof/>
          <w:spacing w:val="0"/>
          <w:sz w:val="22"/>
          <w:szCs w:val="22"/>
          <w:lang w:eastAsia="cs-CZ"/>
        </w:rPr>
      </w:pPr>
      <w:hyperlink w:anchor="_Toc151985058" w:history="1">
        <w:r w:rsidR="004D3CEA" w:rsidRPr="00FA5622">
          <w:rPr>
            <w:rStyle w:val="Hypertextovodkaz"/>
          </w:rPr>
          <w:t>1.2</w:t>
        </w:r>
        <w:r w:rsidR="004D3CEA">
          <w:rPr>
            <w:rFonts w:asciiTheme="minorHAnsi" w:eastAsiaTheme="minorEastAsia" w:hAnsiTheme="minorHAnsi"/>
            <w:noProof/>
            <w:spacing w:val="0"/>
            <w:sz w:val="22"/>
            <w:szCs w:val="22"/>
            <w:lang w:eastAsia="cs-CZ"/>
          </w:rPr>
          <w:tab/>
        </w:r>
        <w:r w:rsidR="004D3CEA" w:rsidRPr="00FA5622">
          <w:rPr>
            <w:rStyle w:val="Hypertextovodkaz"/>
          </w:rPr>
          <w:t>Umístění stavby</w:t>
        </w:r>
        <w:r w:rsidR="004D3CEA">
          <w:rPr>
            <w:noProof/>
            <w:webHidden/>
          </w:rPr>
          <w:tab/>
        </w:r>
        <w:r w:rsidR="004D3CEA">
          <w:rPr>
            <w:noProof/>
            <w:webHidden/>
          </w:rPr>
          <w:fldChar w:fldCharType="begin"/>
        </w:r>
        <w:r w:rsidR="004D3CEA">
          <w:rPr>
            <w:noProof/>
            <w:webHidden/>
          </w:rPr>
          <w:instrText xml:space="preserve"> PAGEREF _Toc151985058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252E1406" w14:textId="5BD094F0" w:rsidR="004D3CEA" w:rsidRDefault="006461B9">
      <w:pPr>
        <w:pStyle w:val="Obsah1"/>
        <w:rPr>
          <w:rFonts w:asciiTheme="minorHAnsi" w:eastAsiaTheme="minorEastAsia" w:hAnsiTheme="minorHAnsi"/>
          <w:b w:val="0"/>
          <w:caps w:val="0"/>
          <w:noProof/>
          <w:spacing w:val="0"/>
          <w:sz w:val="22"/>
          <w:szCs w:val="22"/>
          <w:lang w:eastAsia="cs-CZ"/>
        </w:rPr>
      </w:pPr>
      <w:hyperlink w:anchor="_Toc151985059" w:history="1">
        <w:r w:rsidR="004D3CEA" w:rsidRPr="00FA5622">
          <w:rPr>
            <w:rStyle w:val="Hypertextovodkaz"/>
          </w:rPr>
          <w:t>2.</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PŘEHLED VÝCHOZÍCH PODKLADŮ</w:t>
        </w:r>
        <w:r w:rsidR="004D3CEA">
          <w:rPr>
            <w:noProof/>
            <w:webHidden/>
          </w:rPr>
          <w:tab/>
        </w:r>
        <w:r w:rsidR="004D3CEA">
          <w:rPr>
            <w:noProof/>
            <w:webHidden/>
          </w:rPr>
          <w:fldChar w:fldCharType="begin"/>
        </w:r>
        <w:r w:rsidR="004D3CEA">
          <w:rPr>
            <w:noProof/>
            <w:webHidden/>
          </w:rPr>
          <w:instrText xml:space="preserve"> PAGEREF _Toc151985059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73C2E48C" w14:textId="22B5DFB7" w:rsidR="004D3CEA" w:rsidRDefault="006461B9">
      <w:pPr>
        <w:pStyle w:val="Obsah2"/>
        <w:rPr>
          <w:rFonts w:asciiTheme="minorHAnsi" w:eastAsiaTheme="minorEastAsia" w:hAnsiTheme="minorHAnsi"/>
          <w:noProof/>
          <w:spacing w:val="0"/>
          <w:sz w:val="22"/>
          <w:szCs w:val="22"/>
          <w:lang w:eastAsia="cs-CZ"/>
        </w:rPr>
      </w:pPr>
      <w:hyperlink w:anchor="_Toc151985060" w:history="1">
        <w:r w:rsidR="004D3CEA" w:rsidRPr="00FA5622">
          <w:rPr>
            <w:rStyle w:val="Hypertextovodkaz"/>
          </w:rPr>
          <w:t>2.1</w:t>
        </w:r>
        <w:r w:rsidR="004D3CEA">
          <w:rPr>
            <w:rFonts w:asciiTheme="minorHAnsi" w:eastAsiaTheme="minorEastAsia" w:hAnsiTheme="minorHAnsi"/>
            <w:noProof/>
            <w:spacing w:val="0"/>
            <w:sz w:val="22"/>
            <w:szCs w:val="22"/>
            <w:lang w:eastAsia="cs-CZ"/>
          </w:rPr>
          <w:tab/>
        </w:r>
        <w:r w:rsidR="004D3CEA" w:rsidRPr="00FA5622">
          <w:rPr>
            <w:rStyle w:val="Hypertextovodkaz"/>
          </w:rPr>
          <w:t>Projektová dokumentace</w:t>
        </w:r>
        <w:r w:rsidR="004D3CEA">
          <w:rPr>
            <w:noProof/>
            <w:webHidden/>
          </w:rPr>
          <w:tab/>
        </w:r>
        <w:r w:rsidR="004D3CEA">
          <w:rPr>
            <w:noProof/>
            <w:webHidden/>
          </w:rPr>
          <w:fldChar w:fldCharType="begin"/>
        </w:r>
        <w:r w:rsidR="004D3CEA">
          <w:rPr>
            <w:noProof/>
            <w:webHidden/>
          </w:rPr>
          <w:instrText xml:space="preserve"> PAGEREF _Toc151985060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16C6BBCF" w14:textId="3BBCA4CD" w:rsidR="004D3CEA" w:rsidRDefault="006461B9">
      <w:pPr>
        <w:pStyle w:val="Obsah2"/>
        <w:rPr>
          <w:rFonts w:asciiTheme="minorHAnsi" w:eastAsiaTheme="minorEastAsia" w:hAnsiTheme="minorHAnsi"/>
          <w:noProof/>
          <w:spacing w:val="0"/>
          <w:sz w:val="22"/>
          <w:szCs w:val="22"/>
          <w:lang w:eastAsia="cs-CZ"/>
        </w:rPr>
      </w:pPr>
      <w:hyperlink w:anchor="_Toc151985061" w:history="1">
        <w:r w:rsidR="004D3CEA" w:rsidRPr="00FA5622">
          <w:rPr>
            <w:rStyle w:val="Hypertextovodkaz"/>
          </w:rPr>
          <w:t>2.2</w:t>
        </w:r>
        <w:r w:rsidR="004D3CEA">
          <w:rPr>
            <w:rFonts w:asciiTheme="minorHAnsi" w:eastAsiaTheme="minorEastAsia" w:hAnsiTheme="minorHAnsi"/>
            <w:noProof/>
            <w:spacing w:val="0"/>
            <w:sz w:val="22"/>
            <w:szCs w:val="22"/>
            <w:lang w:eastAsia="cs-CZ"/>
          </w:rPr>
          <w:tab/>
        </w:r>
        <w:r w:rsidR="004D3CEA" w:rsidRPr="00FA5622">
          <w:rPr>
            <w:rStyle w:val="Hypertextovodkaz"/>
          </w:rPr>
          <w:t>Související dokumentace</w:t>
        </w:r>
        <w:r w:rsidR="004D3CEA">
          <w:rPr>
            <w:noProof/>
            <w:webHidden/>
          </w:rPr>
          <w:tab/>
        </w:r>
        <w:r w:rsidR="004D3CEA">
          <w:rPr>
            <w:noProof/>
            <w:webHidden/>
          </w:rPr>
          <w:fldChar w:fldCharType="begin"/>
        </w:r>
        <w:r w:rsidR="004D3CEA">
          <w:rPr>
            <w:noProof/>
            <w:webHidden/>
          </w:rPr>
          <w:instrText xml:space="preserve"> PAGEREF _Toc151985061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611FABDF" w14:textId="19D74B5D" w:rsidR="004D3CEA" w:rsidRDefault="006461B9">
      <w:pPr>
        <w:pStyle w:val="Obsah1"/>
        <w:rPr>
          <w:rFonts w:asciiTheme="minorHAnsi" w:eastAsiaTheme="minorEastAsia" w:hAnsiTheme="minorHAnsi"/>
          <w:b w:val="0"/>
          <w:caps w:val="0"/>
          <w:noProof/>
          <w:spacing w:val="0"/>
          <w:sz w:val="22"/>
          <w:szCs w:val="22"/>
          <w:lang w:eastAsia="cs-CZ"/>
        </w:rPr>
      </w:pPr>
      <w:hyperlink w:anchor="_Toc151985062" w:history="1">
        <w:r w:rsidR="004D3CEA" w:rsidRPr="00FA5622">
          <w:rPr>
            <w:rStyle w:val="Hypertextovodkaz"/>
          </w:rPr>
          <w:t>3.</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KOORDINACE S JINÝMI STAVBAMI</w:t>
        </w:r>
        <w:r w:rsidR="004D3CEA">
          <w:rPr>
            <w:noProof/>
            <w:webHidden/>
          </w:rPr>
          <w:tab/>
        </w:r>
        <w:r w:rsidR="004D3CEA">
          <w:rPr>
            <w:noProof/>
            <w:webHidden/>
          </w:rPr>
          <w:fldChar w:fldCharType="begin"/>
        </w:r>
        <w:r w:rsidR="004D3CEA">
          <w:rPr>
            <w:noProof/>
            <w:webHidden/>
          </w:rPr>
          <w:instrText xml:space="preserve"> PAGEREF _Toc151985062 \h </w:instrText>
        </w:r>
        <w:r w:rsidR="004D3CEA">
          <w:rPr>
            <w:noProof/>
            <w:webHidden/>
          </w:rPr>
        </w:r>
        <w:r w:rsidR="004D3CEA">
          <w:rPr>
            <w:noProof/>
            <w:webHidden/>
          </w:rPr>
          <w:fldChar w:fldCharType="separate"/>
        </w:r>
        <w:r w:rsidR="00C635B6">
          <w:rPr>
            <w:noProof/>
            <w:webHidden/>
          </w:rPr>
          <w:t>5</w:t>
        </w:r>
        <w:r w:rsidR="004D3CEA">
          <w:rPr>
            <w:noProof/>
            <w:webHidden/>
          </w:rPr>
          <w:fldChar w:fldCharType="end"/>
        </w:r>
      </w:hyperlink>
    </w:p>
    <w:p w14:paraId="17116248" w14:textId="686F17C6" w:rsidR="004D3CEA" w:rsidRDefault="006461B9">
      <w:pPr>
        <w:pStyle w:val="Obsah1"/>
        <w:rPr>
          <w:rFonts w:asciiTheme="minorHAnsi" w:eastAsiaTheme="minorEastAsia" w:hAnsiTheme="minorHAnsi"/>
          <w:b w:val="0"/>
          <w:caps w:val="0"/>
          <w:noProof/>
          <w:spacing w:val="0"/>
          <w:sz w:val="22"/>
          <w:szCs w:val="22"/>
          <w:lang w:eastAsia="cs-CZ"/>
        </w:rPr>
      </w:pPr>
      <w:hyperlink w:anchor="_Toc151985063" w:history="1">
        <w:r w:rsidR="004D3CEA" w:rsidRPr="00FA5622">
          <w:rPr>
            <w:rStyle w:val="Hypertextovodkaz"/>
          </w:rPr>
          <w:t>4.</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ZVLÁŠTNÍ TECHNICKÉ PODMÍMKY A POŽADAVKY NA PROVEDENÍ DÍLA</w:t>
        </w:r>
        <w:r w:rsidR="004D3CEA">
          <w:rPr>
            <w:noProof/>
            <w:webHidden/>
          </w:rPr>
          <w:tab/>
        </w:r>
        <w:r w:rsidR="004D3CEA">
          <w:rPr>
            <w:noProof/>
            <w:webHidden/>
          </w:rPr>
          <w:fldChar w:fldCharType="begin"/>
        </w:r>
        <w:r w:rsidR="004D3CEA">
          <w:rPr>
            <w:noProof/>
            <w:webHidden/>
          </w:rPr>
          <w:instrText xml:space="preserve"> PAGEREF _Toc151985063 \h </w:instrText>
        </w:r>
        <w:r w:rsidR="004D3CEA">
          <w:rPr>
            <w:noProof/>
            <w:webHidden/>
          </w:rPr>
        </w:r>
        <w:r w:rsidR="004D3CEA">
          <w:rPr>
            <w:noProof/>
            <w:webHidden/>
          </w:rPr>
          <w:fldChar w:fldCharType="separate"/>
        </w:r>
        <w:r w:rsidR="00C635B6">
          <w:rPr>
            <w:noProof/>
            <w:webHidden/>
          </w:rPr>
          <w:t>6</w:t>
        </w:r>
        <w:r w:rsidR="004D3CEA">
          <w:rPr>
            <w:noProof/>
            <w:webHidden/>
          </w:rPr>
          <w:fldChar w:fldCharType="end"/>
        </w:r>
      </w:hyperlink>
    </w:p>
    <w:p w14:paraId="10F41696" w14:textId="06D325EA" w:rsidR="004D3CEA" w:rsidRDefault="006461B9">
      <w:pPr>
        <w:pStyle w:val="Obsah2"/>
        <w:rPr>
          <w:rFonts w:asciiTheme="minorHAnsi" w:eastAsiaTheme="minorEastAsia" w:hAnsiTheme="minorHAnsi"/>
          <w:noProof/>
          <w:spacing w:val="0"/>
          <w:sz w:val="22"/>
          <w:szCs w:val="22"/>
          <w:lang w:eastAsia="cs-CZ"/>
        </w:rPr>
      </w:pPr>
      <w:hyperlink w:anchor="_Toc151985064" w:history="1">
        <w:r w:rsidR="004D3CEA" w:rsidRPr="00FA5622">
          <w:rPr>
            <w:rStyle w:val="Hypertextovodkaz"/>
          </w:rPr>
          <w:t>4.1</w:t>
        </w:r>
        <w:r w:rsidR="004D3CEA">
          <w:rPr>
            <w:rFonts w:asciiTheme="minorHAnsi" w:eastAsiaTheme="minorEastAsia" w:hAnsiTheme="minorHAnsi"/>
            <w:noProof/>
            <w:spacing w:val="0"/>
            <w:sz w:val="22"/>
            <w:szCs w:val="22"/>
            <w:lang w:eastAsia="cs-CZ"/>
          </w:rPr>
          <w:tab/>
        </w:r>
        <w:r w:rsidR="004D3CEA" w:rsidRPr="00FA5622">
          <w:rPr>
            <w:rStyle w:val="Hypertextovodkaz"/>
          </w:rPr>
          <w:t>Všeobecně</w:t>
        </w:r>
        <w:r w:rsidR="004D3CEA">
          <w:rPr>
            <w:noProof/>
            <w:webHidden/>
          </w:rPr>
          <w:tab/>
        </w:r>
        <w:r w:rsidR="004D3CEA">
          <w:rPr>
            <w:noProof/>
            <w:webHidden/>
          </w:rPr>
          <w:fldChar w:fldCharType="begin"/>
        </w:r>
        <w:r w:rsidR="004D3CEA">
          <w:rPr>
            <w:noProof/>
            <w:webHidden/>
          </w:rPr>
          <w:instrText xml:space="preserve"> PAGEREF _Toc151985064 \h </w:instrText>
        </w:r>
        <w:r w:rsidR="004D3CEA">
          <w:rPr>
            <w:noProof/>
            <w:webHidden/>
          </w:rPr>
        </w:r>
        <w:r w:rsidR="004D3CEA">
          <w:rPr>
            <w:noProof/>
            <w:webHidden/>
          </w:rPr>
          <w:fldChar w:fldCharType="separate"/>
        </w:r>
        <w:r w:rsidR="00C635B6">
          <w:rPr>
            <w:noProof/>
            <w:webHidden/>
          </w:rPr>
          <w:t>6</w:t>
        </w:r>
        <w:r w:rsidR="004D3CEA">
          <w:rPr>
            <w:noProof/>
            <w:webHidden/>
          </w:rPr>
          <w:fldChar w:fldCharType="end"/>
        </w:r>
      </w:hyperlink>
    </w:p>
    <w:p w14:paraId="7F133555" w14:textId="6EF45D24" w:rsidR="004D3CEA" w:rsidRDefault="006461B9">
      <w:pPr>
        <w:pStyle w:val="Obsah2"/>
        <w:rPr>
          <w:rFonts w:asciiTheme="minorHAnsi" w:eastAsiaTheme="minorEastAsia" w:hAnsiTheme="minorHAnsi"/>
          <w:noProof/>
          <w:spacing w:val="0"/>
          <w:sz w:val="22"/>
          <w:szCs w:val="22"/>
          <w:lang w:eastAsia="cs-CZ"/>
        </w:rPr>
      </w:pPr>
      <w:hyperlink w:anchor="_Toc151985065" w:history="1">
        <w:r w:rsidR="004D3CEA" w:rsidRPr="00FA5622">
          <w:rPr>
            <w:rStyle w:val="Hypertextovodkaz"/>
          </w:rPr>
          <w:t>4.2</w:t>
        </w:r>
        <w:r w:rsidR="004D3CEA">
          <w:rPr>
            <w:rFonts w:asciiTheme="minorHAnsi" w:eastAsiaTheme="minorEastAsia" w:hAnsiTheme="minorHAnsi"/>
            <w:noProof/>
            <w:spacing w:val="0"/>
            <w:sz w:val="22"/>
            <w:szCs w:val="22"/>
            <w:lang w:eastAsia="cs-CZ"/>
          </w:rPr>
          <w:tab/>
        </w:r>
        <w:r w:rsidR="004D3CEA" w:rsidRPr="00FA5622">
          <w:rPr>
            <w:rStyle w:val="Hypertextovodkaz"/>
          </w:rPr>
          <w:t>Zeměměřická činnost zhotovitele</w:t>
        </w:r>
        <w:r w:rsidR="004D3CEA">
          <w:rPr>
            <w:noProof/>
            <w:webHidden/>
          </w:rPr>
          <w:tab/>
        </w:r>
        <w:r w:rsidR="004D3CEA">
          <w:rPr>
            <w:noProof/>
            <w:webHidden/>
          </w:rPr>
          <w:fldChar w:fldCharType="begin"/>
        </w:r>
        <w:r w:rsidR="004D3CEA">
          <w:rPr>
            <w:noProof/>
            <w:webHidden/>
          </w:rPr>
          <w:instrText xml:space="preserve"> PAGEREF _Toc151985065 \h </w:instrText>
        </w:r>
        <w:r w:rsidR="004D3CEA">
          <w:rPr>
            <w:noProof/>
            <w:webHidden/>
          </w:rPr>
        </w:r>
        <w:r w:rsidR="004D3CEA">
          <w:rPr>
            <w:noProof/>
            <w:webHidden/>
          </w:rPr>
          <w:fldChar w:fldCharType="separate"/>
        </w:r>
        <w:r w:rsidR="00C635B6">
          <w:rPr>
            <w:noProof/>
            <w:webHidden/>
          </w:rPr>
          <w:t>14</w:t>
        </w:r>
        <w:r w:rsidR="004D3CEA">
          <w:rPr>
            <w:noProof/>
            <w:webHidden/>
          </w:rPr>
          <w:fldChar w:fldCharType="end"/>
        </w:r>
      </w:hyperlink>
    </w:p>
    <w:p w14:paraId="1EF1EA9A" w14:textId="6B972C83" w:rsidR="004D3CEA" w:rsidRDefault="006461B9">
      <w:pPr>
        <w:pStyle w:val="Obsah2"/>
        <w:rPr>
          <w:rFonts w:asciiTheme="minorHAnsi" w:eastAsiaTheme="minorEastAsia" w:hAnsiTheme="minorHAnsi"/>
          <w:noProof/>
          <w:spacing w:val="0"/>
          <w:sz w:val="22"/>
          <w:szCs w:val="22"/>
          <w:lang w:eastAsia="cs-CZ"/>
        </w:rPr>
      </w:pPr>
      <w:hyperlink w:anchor="_Toc151985066" w:history="1">
        <w:r w:rsidR="004D3CEA" w:rsidRPr="00FA5622">
          <w:rPr>
            <w:rStyle w:val="Hypertextovodkaz"/>
          </w:rPr>
          <w:t>4.3</w:t>
        </w:r>
        <w:r w:rsidR="004D3CEA">
          <w:rPr>
            <w:rFonts w:asciiTheme="minorHAnsi" w:eastAsiaTheme="minorEastAsia" w:hAnsiTheme="minorHAnsi"/>
            <w:noProof/>
            <w:spacing w:val="0"/>
            <w:sz w:val="22"/>
            <w:szCs w:val="22"/>
            <w:lang w:eastAsia="cs-CZ"/>
          </w:rPr>
          <w:tab/>
        </w:r>
        <w:r w:rsidR="004D3CEA" w:rsidRPr="00FA5622">
          <w:rPr>
            <w:rStyle w:val="Hypertextovodkaz"/>
          </w:rPr>
          <w:t>Doklady předkládané zhotovitelem</w:t>
        </w:r>
        <w:r w:rsidR="004D3CEA">
          <w:rPr>
            <w:noProof/>
            <w:webHidden/>
          </w:rPr>
          <w:tab/>
        </w:r>
        <w:r w:rsidR="004D3CEA">
          <w:rPr>
            <w:noProof/>
            <w:webHidden/>
          </w:rPr>
          <w:fldChar w:fldCharType="begin"/>
        </w:r>
        <w:r w:rsidR="004D3CEA">
          <w:rPr>
            <w:noProof/>
            <w:webHidden/>
          </w:rPr>
          <w:instrText xml:space="preserve"> PAGEREF _Toc151985066 \h </w:instrText>
        </w:r>
        <w:r w:rsidR="004D3CEA">
          <w:rPr>
            <w:noProof/>
            <w:webHidden/>
          </w:rPr>
        </w:r>
        <w:r w:rsidR="004D3CEA">
          <w:rPr>
            <w:noProof/>
            <w:webHidden/>
          </w:rPr>
          <w:fldChar w:fldCharType="separate"/>
        </w:r>
        <w:r w:rsidR="00C635B6">
          <w:rPr>
            <w:noProof/>
            <w:webHidden/>
          </w:rPr>
          <w:t>15</w:t>
        </w:r>
        <w:r w:rsidR="004D3CEA">
          <w:rPr>
            <w:noProof/>
            <w:webHidden/>
          </w:rPr>
          <w:fldChar w:fldCharType="end"/>
        </w:r>
      </w:hyperlink>
    </w:p>
    <w:p w14:paraId="41C1DF00" w14:textId="4E55F158" w:rsidR="004D3CEA" w:rsidRDefault="006461B9">
      <w:pPr>
        <w:pStyle w:val="Obsah2"/>
        <w:rPr>
          <w:rFonts w:asciiTheme="minorHAnsi" w:eastAsiaTheme="minorEastAsia" w:hAnsiTheme="minorHAnsi"/>
          <w:noProof/>
          <w:spacing w:val="0"/>
          <w:sz w:val="22"/>
          <w:szCs w:val="22"/>
          <w:lang w:eastAsia="cs-CZ"/>
        </w:rPr>
      </w:pPr>
      <w:hyperlink w:anchor="_Toc151985067" w:history="1">
        <w:r w:rsidR="004D3CEA" w:rsidRPr="00FA5622">
          <w:rPr>
            <w:rStyle w:val="Hypertextovodkaz"/>
          </w:rPr>
          <w:t>4.4</w:t>
        </w:r>
        <w:r w:rsidR="004D3CEA">
          <w:rPr>
            <w:rFonts w:asciiTheme="minorHAnsi" w:eastAsiaTheme="minorEastAsia" w:hAnsiTheme="minorHAnsi"/>
            <w:noProof/>
            <w:spacing w:val="0"/>
            <w:sz w:val="22"/>
            <w:szCs w:val="22"/>
            <w:lang w:eastAsia="cs-CZ"/>
          </w:rPr>
          <w:tab/>
        </w:r>
        <w:r w:rsidR="004D3CEA" w:rsidRPr="00FA5622">
          <w:rPr>
            <w:rStyle w:val="Hypertextovodkaz"/>
          </w:rPr>
          <w:t xml:space="preserve">Dokumentace zhotovitele pro </w:t>
        </w:r>
        <w:bookmarkStart w:id="0" w:name="_GoBack"/>
        <w:bookmarkEnd w:id="0"/>
        <w:r w:rsidR="004D3CEA" w:rsidRPr="00FA5622">
          <w:rPr>
            <w:rStyle w:val="Hypertextovodkaz"/>
          </w:rPr>
          <w:t>stavbu</w:t>
        </w:r>
        <w:r w:rsidR="004D3CEA">
          <w:rPr>
            <w:noProof/>
            <w:webHidden/>
          </w:rPr>
          <w:tab/>
        </w:r>
        <w:r w:rsidR="004D3CEA">
          <w:rPr>
            <w:noProof/>
            <w:webHidden/>
          </w:rPr>
          <w:fldChar w:fldCharType="begin"/>
        </w:r>
        <w:r w:rsidR="004D3CEA">
          <w:rPr>
            <w:noProof/>
            <w:webHidden/>
          </w:rPr>
          <w:instrText xml:space="preserve"> PAGEREF _Toc151985067 \h </w:instrText>
        </w:r>
        <w:r w:rsidR="004D3CEA">
          <w:rPr>
            <w:noProof/>
            <w:webHidden/>
          </w:rPr>
        </w:r>
        <w:r w:rsidR="004D3CEA">
          <w:rPr>
            <w:noProof/>
            <w:webHidden/>
          </w:rPr>
          <w:fldChar w:fldCharType="separate"/>
        </w:r>
        <w:r w:rsidR="00C635B6">
          <w:rPr>
            <w:noProof/>
            <w:webHidden/>
          </w:rPr>
          <w:t>15</w:t>
        </w:r>
        <w:r w:rsidR="004D3CEA">
          <w:rPr>
            <w:noProof/>
            <w:webHidden/>
          </w:rPr>
          <w:fldChar w:fldCharType="end"/>
        </w:r>
      </w:hyperlink>
    </w:p>
    <w:p w14:paraId="4594E0A9" w14:textId="4F024175" w:rsidR="004D3CEA" w:rsidRDefault="006461B9">
      <w:pPr>
        <w:pStyle w:val="Obsah2"/>
        <w:rPr>
          <w:rFonts w:asciiTheme="minorHAnsi" w:eastAsiaTheme="minorEastAsia" w:hAnsiTheme="minorHAnsi"/>
          <w:noProof/>
          <w:spacing w:val="0"/>
          <w:sz w:val="22"/>
          <w:szCs w:val="22"/>
          <w:lang w:eastAsia="cs-CZ"/>
        </w:rPr>
      </w:pPr>
      <w:hyperlink w:anchor="_Toc151985068" w:history="1">
        <w:r w:rsidR="004D3CEA" w:rsidRPr="00FA5622">
          <w:rPr>
            <w:rStyle w:val="Hypertextovodkaz"/>
          </w:rPr>
          <w:t>4.5</w:t>
        </w:r>
        <w:r w:rsidR="004D3CEA">
          <w:rPr>
            <w:rFonts w:asciiTheme="minorHAnsi" w:eastAsiaTheme="minorEastAsia" w:hAnsiTheme="minorHAnsi"/>
            <w:noProof/>
            <w:spacing w:val="0"/>
            <w:sz w:val="22"/>
            <w:szCs w:val="22"/>
            <w:lang w:eastAsia="cs-CZ"/>
          </w:rPr>
          <w:tab/>
        </w:r>
        <w:r w:rsidR="004D3CEA" w:rsidRPr="00FA5622">
          <w:rPr>
            <w:rStyle w:val="Hypertextovodkaz"/>
          </w:rPr>
          <w:t>Dokumentace skutečného provedení stavby</w:t>
        </w:r>
        <w:r w:rsidR="004D3CEA">
          <w:rPr>
            <w:noProof/>
            <w:webHidden/>
          </w:rPr>
          <w:tab/>
        </w:r>
        <w:r w:rsidR="004D3CEA">
          <w:rPr>
            <w:noProof/>
            <w:webHidden/>
          </w:rPr>
          <w:fldChar w:fldCharType="begin"/>
        </w:r>
        <w:r w:rsidR="004D3CEA">
          <w:rPr>
            <w:noProof/>
            <w:webHidden/>
          </w:rPr>
          <w:instrText xml:space="preserve"> PAGEREF _Toc151985068 \h </w:instrText>
        </w:r>
        <w:r w:rsidR="004D3CEA">
          <w:rPr>
            <w:noProof/>
            <w:webHidden/>
          </w:rPr>
        </w:r>
        <w:r w:rsidR="004D3CEA">
          <w:rPr>
            <w:noProof/>
            <w:webHidden/>
          </w:rPr>
          <w:fldChar w:fldCharType="separate"/>
        </w:r>
        <w:r w:rsidR="00C635B6">
          <w:rPr>
            <w:noProof/>
            <w:webHidden/>
          </w:rPr>
          <w:t>15</w:t>
        </w:r>
        <w:r w:rsidR="004D3CEA">
          <w:rPr>
            <w:noProof/>
            <w:webHidden/>
          </w:rPr>
          <w:fldChar w:fldCharType="end"/>
        </w:r>
      </w:hyperlink>
    </w:p>
    <w:p w14:paraId="7B7B8F2E" w14:textId="5E40D13C" w:rsidR="004D3CEA" w:rsidRDefault="006461B9">
      <w:pPr>
        <w:pStyle w:val="Obsah2"/>
        <w:rPr>
          <w:rFonts w:asciiTheme="minorHAnsi" w:eastAsiaTheme="minorEastAsia" w:hAnsiTheme="minorHAnsi"/>
          <w:noProof/>
          <w:spacing w:val="0"/>
          <w:sz w:val="22"/>
          <w:szCs w:val="22"/>
          <w:lang w:eastAsia="cs-CZ"/>
        </w:rPr>
      </w:pPr>
      <w:hyperlink w:anchor="_Toc151985069" w:history="1">
        <w:r w:rsidR="004D3CEA" w:rsidRPr="00FA5622">
          <w:rPr>
            <w:rStyle w:val="Hypertextovodkaz"/>
          </w:rPr>
          <w:t>4.6</w:t>
        </w:r>
        <w:r w:rsidR="004D3CEA">
          <w:rPr>
            <w:rFonts w:asciiTheme="minorHAnsi" w:eastAsiaTheme="minorEastAsia" w:hAnsiTheme="minorHAnsi"/>
            <w:noProof/>
            <w:spacing w:val="0"/>
            <w:sz w:val="22"/>
            <w:szCs w:val="22"/>
            <w:lang w:eastAsia="cs-CZ"/>
          </w:rPr>
          <w:tab/>
        </w:r>
        <w:r w:rsidR="004D3CEA" w:rsidRPr="00FA5622">
          <w:rPr>
            <w:rStyle w:val="Hypertextovodkaz"/>
          </w:rPr>
          <w:t>Trakční a energická zařízení</w:t>
        </w:r>
        <w:r w:rsidR="004D3CEA">
          <w:rPr>
            <w:noProof/>
            <w:webHidden/>
          </w:rPr>
          <w:tab/>
        </w:r>
        <w:r w:rsidR="004D3CEA">
          <w:rPr>
            <w:noProof/>
            <w:webHidden/>
          </w:rPr>
          <w:fldChar w:fldCharType="begin"/>
        </w:r>
        <w:r w:rsidR="004D3CEA">
          <w:rPr>
            <w:noProof/>
            <w:webHidden/>
          </w:rPr>
          <w:instrText xml:space="preserve"> PAGEREF _Toc151985069 \h </w:instrText>
        </w:r>
        <w:r w:rsidR="004D3CEA">
          <w:rPr>
            <w:noProof/>
            <w:webHidden/>
          </w:rPr>
        </w:r>
        <w:r w:rsidR="004D3CEA">
          <w:rPr>
            <w:noProof/>
            <w:webHidden/>
          </w:rPr>
          <w:fldChar w:fldCharType="separate"/>
        </w:r>
        <w:r w:rsidR="00C635B6">
          <w:rPr>
            <w:noProof/>
            <w:webHidden/>
          </w:rPr>
          <w:t>17</w:t>
        </w:r>
        <w:r w:rsidR="004D3CEA">
          <w:rPr>
            <w:noProof/>
            <w:webHidden/>
          </w:rPr>
          <w:fldChar w:fldCharType="end"/>
        </w:r>
      </w:hyperlink>
    </w:p>
    <w:p w14:paraId="4E30C51B" w14:textId="751B3C25" w:rsidR="004D3CEA" w:rsidRDefault="006461B9">
      <w:pPr>
        <w:pStyle w:val="Obsah2"/>
        <w:rPr>
          <w:rFonts w:asciiTheme="minorHAnsi" w:eastAsiaTheme="minorEastAsia" w:hAnsiTheme="minorHAnsi"/>
          <w:noProof/>
          <w:spacing w:val="0"/>
          <w:sz w:val="22"/>
          <w:szCs w:val="22"/>
          <w:lang w:eastAsia="cs-CZ"/>
        </w:rPr>
      </w:pPr>
      <w:hyperlink w:anchor="_Toc151985070" w:history="1">
        <w:r w:rsidR="004D3CEA" w:rsidRPr="00FA5622">
          <w:rPr>
            <w:rStyle w:val="Hypertextovodkaz"/>
          </w:rPr>
          <w:t>4.7</w:t>
        </w:r>
        <w:r w:rsidR="004D3CEA">
          <w:rPr>
            <w:rFonts w:asciiTheme="minorHAnsi" w:eastAsiaTheme="minorEastAsia" w:hAnsiTheme="minorHAnsi"/>
            <w:noProof/>
            <w:spacing w:val="0"/>
            <w:sz w:val="22"/>
            <w:szCs w:val="22"/>
            <w:lang w:eastAsia="cs-CZ"/>
          </w:rPr>
          <w:tab/>
        </w:r>
        <w:r w:rsidR="004D3CEA" w:rsidRPr="00FA5622">
          <w:rPr>
            <w:rStyle w:val="Hypertextovodkaz"/>
          </w:rPr>
          <w:t>Životní prostředí</w:t>
        </w:r>
        <w:r w:rsidR="004D3CEA">
          <w:rPr>
            <w:noProof/>
            <w:webHidden/>
          </w:rPr>
          <w:tab/>
        </w:r>
        <w:r w:rsidR="004D3CEA">
          <w:rPr>
            <w:noProof/>
            <w:webHidden/>
          </w:rPr>
          <w:fldChar w:fldCharType="begin"/>
        </w:r>
        <w:r w:rsidR="004D3CEA">
          <w:rPr>
            <w:noProof/>
            <w:webHidden/>
          </w:rPr>
          <w:instrText xml:space="preserve"> PAGEREF _Toc151985070 \h </w:instrText>
        </w:r>
        <w:r w:rsidR="004D3CEA">
          <w:rPr>
            <w:noProof/>
            <w:webHidden/>
          </w:rPr>
        </w:r>
        <w:r w:rsidR="004D3CEA">
          <w:rPr>
            <w:noProof/>
            <w:webHidden/>
          </w:rPr>
          <w:fldChar w:fldCharType="separate"/>
        </w:r>
        <w:r w:rsidR="00C635B6">
          <w:rPr>
            <w:noProof/>
            <w:webHidden/>
          </w:rPr>
          <w:t>17</w:t>
        </w:r>
        <w:r w:rsidR="004D3CEA">
          <w:rPr>
            <w:noProof/>
            <w:webHidden/>
          </w:rPr>
          <w:fldChar w:fldCharType="end"/>
        </w:r>
      </w:hyperlink>
    </w:p>
    <w:p w14:paraId="40067E24" w14:textId="53FFC889" w:rsidR="004D3CEA" w:rsidRDefault="006461B9">
      <w:pPr>
        <w:pStyle w:val="Obsah1"/>
        <w:rPr>
          <w:rFonts w:asciiTheme="minorHAnsi" w:eastAsiaTheme="minorEastAsia" w:hAnsiTheme="minorHAnsi"/>
          <w:b w:val="0"/>
          <w:caps w:val="0"/>
          <w:noProof/>
          <w:spacing w:val="0"/>
          <w:sz w:val="22"/>
          <w:szCs w:val="22"/>
          <w:lang w:eastAsia="cs-CZ"/>
        </w:rPr>
      </w:pPr>
      <w:hyperlink w:anchor="_Toc151985071" w:history="1">
        <w:r w:rsidR="004D3CEA" w:rsidRPr="00FA5622">
          <w:rPr>
            <w:rStyle w:val="Hypertextovodkaz"/>
          </w:rPr>
          <w:t>5.</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ORGANIZACE VÝSTAVBY, VÝLUKY</w:t>
        </w:r>
        <w:r w:rsidR="004D3CEA">
          <w:rPr>
            <w:noProof/>
            <w:webHidden/>
          </w:rPr>
          <w:tab/>
        </w:r>
        <w:r w:rsidR="004D3CEA">
          <w:rPr>
            <w:noProof/>
            <w:webHidden/>
          </w:rPr>
          <w:fldChar w:fldCharType="begin"/>
        </w:r>
        <w:r w:rsidR="004D3CEA">
          <w:rPr>
            <w:noProof/>
            <w:webHidden/>
          </w:rPr>
          <w:instrText xml:space="preserve"> PAGEREF _Toc151985071 \h </w:instrText>
        </w:r>
        <w:r w:rsidR="004D3CEA">
          <w:rPr>
            <w:noProof/>
            <w:webHidden/>
          </w:rPr>
        </w:r>
        <w:r w:rsidR="004D3CEA">
          <w:rPr>
            <w:noProof/>
            <w:webHidden/>
          </w:rPr>
          <w:fldChar w:fldCharType="separate"/>
        </w:r>
        <w:r w:rsidR="00C635B6">
          <w:rPr>
            <w:noProof/>
            <w:webHidden/>
          </w:rPr>
          <w:t>18</w:t>
        </w:r>
        <w:r w:rsidR="004D3CEA">
          <w:rPr>
            <w:noProof/>
            <w:webHidden/>
          </w:rPr>
          <w:fldChar w:fldCharType="end"/>
        </w:r>
      </w:hyperlink>
    </w:p>
    <w:p w14:paraId="5422030B" w14:textId="401D2ECC" w:rsidR="004D3CEA" w:rsidRDefault="006461B9">
      <w:pPr>
        <w:pStyle w:val="Obsah1"/>
        <w:rPr>
          <w:rFonts w:asciiTheme="minorHAnsi" w:eastAsiaTheme="minorEastAsia" w:hAnsiTheme="minorHAnsi"/>
          <w:b w:val="0"/>
          <w:caps w:val="0"/>
          <w:noProof/>
          <w:spacing w:val="0"/>
          <w:sz w:val="22"/>
          <w:szCs w:val="22"/>
          <w:lang w:eastAsia="cs-CZ"/>
        </w:rPr>
      </w:pPr>
      <w:hyperlink w:anchor="_Toc151985072" w:history="1">
        <w:r w:rsidR="004D3CEA" w:rsidRPr="00FA5622">
          <w:rPr>
            <w:rStyle w:val="Hypertextovodkaz"/>
          </w:rPr>
          <w:t>6.</w:t>
        </w:r>
        <w:r w:rsidR="004D3CEA">
          <w:rPr>
            <w:rFonts w:asciiTheme="minorHAnsi" w:eastAsiaTheme="minorEastAsia" w:hAnsiTheme="minorHAnsi"/>
            <w:b w:val="0"/>
            <w:caps w:val="0"/>
            <w:noProof/>
            <w:spacing w:val="0"/>
            <w:sz w:val="22"/>
            <w:szCs w:val="22"/>
            <w:lang w:eastAsia="cs-CZ"/>
          </w:rPr>
          <w:tab/>
        </w:r>
        <w:r w:rsidR="004D3CEA" w:rsidRPr="00FA5622">
          <w:rPr>
            <w:rStyle w:val="Hypertextovodkaz"/>
          </w:rPr>
          <w:t>SOUVISEJÍCÍ DOKUMENTY A PŘEDPISY</w:t>
        </w:r>
        <w:r w:rsidR="004D3CEA">
          <w:rPr>
            <w:noProof/>
            <w:webHidden/>
          </w:rPr>
          <w:tab/>
        </w:r>
        <w:r w:rsidR="004D3CEA">
          <w:rPr>
            <w:noProof/>
            <w:webHidden/>
          </w:rPr>
          <w:fldChar w:fldCharType="begin"/>
        </w:r>
        <w:r w:rsidR="004D3CEA">
          <w:rPr>
            <w:noProof/>
            <w:webHidden/>
          </w:rPr>
          <w:instrText xml:space="preserve"> PAGEREF _Toc151985072 \h </w:instrText>
        </w:r>
        <w:r w:rsidR="004D3CEA">
          <w:rPr>
            <w:noProof/>
            <w:webHidden/>
          </w:rPr>
        </w:r>
        <w:r w:rsidR="004D3CEA">
          <w:rPr>
            <w:noProof/>
            <w:webHidden/>
          </w:rPr>
          <w:fldChar w:fldCharType="separate"/>
        </w:r>
        <w:r w:rsidR="00C635B6">
          <w:rPr>
            <w:noProof/>
            <w:webHidden/>
          </w:rPr>
          <w:t>21</w:t>
        </w:r>
        <w:r w:rsidR="004D3CEA">
          <w:rPr>
            <w:noProof/>
            <w:webHidden/>
          </w:rPr>
          <w:fldChar w:fldCharType="end"/>
        </w:r>
      </w:hyperlink>
    </w:p>
    <w:p w14:paraId="37DBA047" w14:textId="77777777" w:rsidR="0069470F" w:rsidRPr="003B5AAE" w:rsidRDefault="00BD7E91" w:rsidP="0069470F">
      <w:pPr>
        <w:pStyle w:val="ZTPinfo-text"/>
        <w:rPr>
          <w:b/>
        </w:rPr>
      </w:pPr>
      <w:r>
        <w:fldChar w:fldCharType="end"/>
      </w:r>
    </w:p>
    <w:p w14:paraId="7FA0911E" w14:textId="77777777" w:rsidR="0069470F" w:rsidRDefault="0069470F" w:rsidP="005D7A71">
      <w:pPr>
        <w:pStyle w:val="Nadpisbezsl1-1"/>
        <w:outlineLvl w:val="0"/>
      </w:pPr>
      <w:bookmarkStart w:id="1" w:name="_Toc151985055"/>
      <w:r>
        <w:t>SEZNAM ZKRATEK</w:t>
      </w:r>
      <w:bookmarkEnd w:id="1"/>
    </w:p>
    <w:p w14:paraId="4DEC171F" w14:textId="77777777" w:rsidR="0069470F" w:rsidRPr="003B5AAE" w:rsidRDefault="0069470F" w:rsidP="0069470F">
      <w:pPr>
        <w:pStyle w:val="Textbezslovn"/>
        <w:ind w:left="0"/>
        <w:rPr>
          <w:rStyle w:val="Tun"/>
        </w:rPr>
      </w:pPr>
      <w:r w:rsidRPr="003B5AAE">
        <w:rPr>
          <w:rStyle w:val="Tun"/>
        </w:rPr>
        <w:t xml:space="preserve">Není-li v těchto ZTP výslovně uvedeno jinak, mají zkratky použité v těchto ZTP význam definovaný v </w:t>
      </w:r>
      <w:r w:rsidR="00A34E86">
        <w:rPr>
          <w:rStyle w:val="Tun"/>
        </w:rPr>
        <w:t>TK</w:t>
      </w:r>
      <w:r w:rsidR="008B6CC0">
        <w:rPr>
          <w:rStyle w:val="Tun"/>
        </w:rPr>
        <w: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E01EC2" w:rsidRPr="00AD0C7B" w14:paraId="427B1960" w14:textId="77777777" w:rsidTr="00F23844">
        <w:tc>
          <w:tcPr>
            <w:tcW w:w="1250" w:type="dxa"/>
            <w:tcMar>
              <w:top w:w="28" w:type="dxa"/>
              <w:left w:w="0" w:type="dxa"/>
              <w:bottom w:w="28" w:type="dxa"/>
              <w:right w:w="0" w:type="dxa"/>
            </w:tcMar>
          </w:tcPr>
          <w:p w14:paraId="753FD767" w14:textId="77777777" w:rsidR="00E01EC2" w:rsidRDefault="00DC62B0" w:rsidP="00F23844">
            <w:pPr>
              <w:pStyle w:val="Zkratky1"/>
            </w:pPr>
            <w:r>
              <w:t xml:space="preserve">ESD </w:t>
            </w:r>
            <w:bookmarkStart w:id="2" w:name="_Hlk150866607"/>
            <w:r>
              <w:tab/>
            </w:r>
            <w:bookmarkEnd w:id="2"/>
          </w:p>
        </w:tc>
        <w:tc>
          <w:tcPr>
            <w:tcW w:w="7452" w:type="dxa"/>
            <w:tcMar>
              <w:top w:w="28" w:type="dxa"/>
              <w:left w:w="0" w:type="dxa"/>
              <w:bottom w:w="28" w:type="dxa"/>
              <w:right w:w="0" w:type="dxa"/>
            </w:tcMar>
          </w:tcPr>
          <w:p w14:paraId="2D376DC6" w14:textId="77777777" w:rsidR="00E01EC2" w:rsidRDefault="00DC62B0" w:rsidP="007D64DE">
            <w:pPr>
              <w:pStyle w:val="Zkratky2"/>
            </w:pPr>
            <w:r>
              <w:t>Elektronický stavební deník</w:t>
            </w:r>
          </w:p>
        </w:tc>
      </w:tr>
      <w:tr w:rsidR="00194ADB" w:rsidRPr="00AD0C7B" w14:paraId="66134C31" w14:textId="77777777" w:rsidTr="00F23844">
        <w:tc>
          <w:tcPr>
            <w:tcW w:w="1250" w:type="dxa"/>
            <w:tcMar>
              <w:top w:w="28" w:type="dxa"/>
              <w:left w:w="0" w:type="dxa"/>
              <w:bottom w:w="28" w:type="dxa"/>
              <w:right w:w="0" w:type="dxa"/>
            </w:tcMar>
          </w:tcPr>
          <w:p w14:paraId="0789468E" w14:textId="77777777" w:rsidR="00194ADB" w:rsidRPr="00AD0C7B" w:rsidRDefault="00194ADB" w:rsidP="00194ADB">
            <w:pPr>
              <w:pStyle w:val="Zkratky1"/>
            </w:pPr>
            <w:r>
              <w:t>Smluvní podmínky</w:t>
            </w:r>
            <w:r>
              <w:tab/>
            </w:r>
          </w:p>
        </w:tc>
        <w:tc>
          <w:tcPr>
            <w:tcW w:w="7452" w:type="dxa"/>
            <w:tcMar>
              <w:top w:w="28" w:type="dxa"/>
              <w:left w:w="0" w:type="dxa"/>
              <w:bottom w:w="28" w:type="dxa"/>
              <w:right w:w="0" w:type="dxa"/>
            </w:tcMar>
          </w:tcPr>
          <w:p w14:paraId="38645E6C" w14:textId="77777777" w:rsidR="00194ADB" w:rsidRDefault="00194ADB" w:rsidP="00194ADB">
            <w:pPr>
              <w:autoSpaceDE w:val="0"/>
              <w:autoSpaceDN w:val="0"/>
              <w:adjustRightInd w:val="0"/>
              <w:spacing w:after="0" w:line="240" w:lineRule="auto"/>
              <w:rPr>
                <w:rFonts w:cs="Verdana"/>
                <w:sz w:val="16"/>
                <w:szCs w:val="16"/>
              </w:rPr>
            </w:pPr>
            <w:r>
              <w:rPr>
                <w:rFonts w:cs="Verdana"/>
                <w:sz w:val="16"/>
                <w:szCs w:val="16"/>
              </w:rPr>
              <w:t>Obchodní podmínky (FIDIC - Smluvní podmínky pro výstavbu pozemních a inženýrských</w:t>
            </w:r>
          </w:p>
          <w:p w14:paraId="7D872ED8" w14:textId="77777777" w:rsidR="00194ADB" w:rsidRDefault="00194ADB" w:rsidP="00194ADB">
            <w:pPr>
              <w:autoSpaceDE w:val="0"/>
              <w:autoSpaceDN w:val="0"/>
              <w:adjustRightInd w:val="0"/>
              <w:spacing w:after="0" w:line="240" w:lineRule="auto"/>
              <w:rPr>
                <w:rFonts w:cs="Verdana"/>
                <w:sz w:val="16"/>
                <w:szCs w:val="16"/>
              </w:rPr>
            </w:pPr>
            <w:r>
              <w:rPr>
                <w:rFonts w:cs="Verdana"/>
                <w:sz w:val="16"/>
                <w:szCs w:val="16"/>
              </w:rPr>
              <w:t>staveb projektovaných objednatelem, 1. vydání, 1999, vydané v českém překladu Českou</w:t>
            </w:r>
          </w:p>
          <w:p w14:paraId="461D1DF6" w14:textId="77777777" w:rsidR="00194ADB" w:rsidRPr="006115D3" w:rsidRDefault="00194ADB" w:rsidP="00194ADB">
            <w:pPr>
              <w:pStyle w:val="Zkratky2"/>
            </w:pPr>
            <w:r>
              <w:rPr>
                <w:rFonts w:cs="Verdana"/>
              </w:rPr>
              <w:t>asociací konzultačních inženýrů (CACE) jak první vydání v roce 2015, které zahrnují „Obecné podmínky“ a „Zvláštní podmínky pro stavby Správy železnic, státní organizace“)</w:t>
            </w:r>
          </w:p>
        </w:tc>
      </w:tr>
      <w:tr w:rsidR="00194ADB" w:rsidRPr="006115D3" w14:paraId="56180514" w14:textId="77777777" w:rsidTr="00194ADB">
        <w:tc>
          <w:tcPr>
            <w:tcW w:w="1250" w:type="dxa"/>
            <w:tcMar>
              <w:top w:w="28" w:type="dxa"/>
              <w:left w:w="0" w:type="dxa"/>
              <w:bottom w:w="28" w:type="dxa"/>
              <w:right w:w="0" w:type="dxa"/>
            </w:tcMar>
          </w:tcPr>
          <w:p w14:paraId="0D5EEE3D" w14:textId="77777777" w:rsidR="00194ADB" w:rsidRDefault="00194ADB" w:rsidP="00194ADB">
            <w:pPr>
              <w:pStyle w:val="Zkratky1"/>
            </w:pPr>
            <w:r>
              <w:t>PD</w:t>
            </w:r>
            <w:r>
              <w:tab/>
            </w:r>
          </w:p>
        </w:tc>
        <w:tc>
          <w:tcPr>
            <w:tcW w:w="7452" w:type="dxa"/>
            <w:tcMar>
              <w:top w:w="28" w:type="dxa"/>
              <w:left w:w="0" w:type="dxa"/>
              <w:bottom w:w="28" w:type="dxa"/>
              <w:right w:w="0" w:type="dxa"/>
            </w:tcMar>
          </w:tcPr>
          <w:p w14:paraId="0DE645FF" w14:textId="77777777" w:rsidR="00194ADB" w:rsidRPr="006115D3" w:rsidRDefault="00194ADB" w:rsidP="00194ADB">
            <w:pPr>
              <w:pStyle w:val="Zkratky2"/>
            </w:pPr>
            <w:r>
              <w:t>Projektová dokumentace</w:t>
            </w:r>
          </w:p>
        </w:tc>
      </w:tr>
      <w:tr w:rsidR="00194ADB" w:rsidRPr="006115D3" w14:paraId="4C607649" w14:textId="77777777" w:rsidTr="00194ADB">
        <w:tc>
          <w:tcPr>
            <w:tcW w:w="1250" w:type="dxa"/>
            <w:tcMar>
              <w:top w:w="28" w:type="dxa"/>
              <w:left w:w="0" w:type="dxa"/>
              <w:bottom w:w="28" w:type="dxa"/>
              <w:right w:w="0" w:type="dxa"/>
            </w:tcMar>
          </w:tcPr>
          <w:p w14:paraId="7287A801" w14:textId="77777777" w:rsidR="00194ADB" w:rsidRDefault="00194ADB" w:rsidP="00194ADB">
            <w:pPr>
              <w:pStyle w:val="Zkratky1"/>
            </w:pPr>
            <w:r>
              <w:t>ŽP</w:t>
            </w:r>
            <w:r>
              <w:tab/>
            </w:r>
          </w:p>
        </w:tc>
        <w:tc>
          <w:tcPr>
            <w:tcW w:w="7452" w:type="dxa"/>
            <w:tcMar>
              <w:top w:w="28" w:type="dxa"/>
              <w:left w:w="0" w:type="dxa"/>
              <w:bottom w:w="28" w:type="dxa"/>
              <w:right w:w="0" w:type="dxa"/>
            </w:tcMar>
          </w:tcPr>
          <w:p w14:paraId="5945231A" w14:textId="77777777" w:rsidR="00194ADB" w:rsidRPr="006115D3" w:rsidRDefault="00194ADB" w:rsidP="00194ADB">
            <w:pPr>
              <w:pStyle w:val="Zkratky2"/>
            </w:pPr>
            <w:r>
              <w:t>Životní prostředí</w:t>
            </w:r>
          </w:p>
        </w:tc>
      </w:tr>
      <w:tr w:rsidR="00194ADB" w:rsidRPr="006115D3" w14:paraId="1AA39307" w14:textId="77777777" w:rsidTr="00194ADB">
        <w:tc>
          <w:tcPr>
            <w:tcW w:w="1250" w:type="dxa"/>
            <w:tcMar>
              <w:top w:w="28" w:type="dxa"/>
              <w:left w:w="0" w:type="dxa"/>
              <w:bottom w:w="28" w:type="dxa"/>
              <w:right w:w="0" w:type="dxa"/>
            </w:tcMar>
          </w:tcPr>
          <w:p w14:paraId="2BA6A031" w14:textId="77777777" w:rsidR="00194ADB" w:rsidRDefault="00194ADB" w:rsidP="00194ADB">
            <w:pPr>
              <w:pStyle w:val="Zkratky1"/>
            </w:pPr>
            <w:r>
              <w:t>UMVŽST</w:t>
            </w:r>
            <w:r>
              <w:tab/>
            </w:r>
          </w:p>
        </w:tc>
        <w:tc>
          <w:tcPr>
            <w:tcW w:w="7452" w:type="dxa"/>
            <w:tcMar>
              <w:top w:w="28" w:type="dxa"/>
              <w:left w:w="0" w:type="dxa"/>
              <w:bottom w:w="28" w:type="dxa"/>
              <w:right w:w="0" w:type="dxa"/>
            </w:tcMar>
          </w:tcPr>
          <w:p w14:paraId="325C5131" w14:textId="77777777" w:rsidR="00194ADB" w:rsidRPr="006115D3" w:rsidRDefault="00194ADB" w:rsidP="00194ADB">
            <w:pPr>
              <w:pStyle w:val="Zkratky2"/>
            </w:pPr>
            <w:r>
              <w:t>Úprava majetkových vztahů v železničních stanicích</w:t>
            </w:r>
          </w:p>
        </w:tc>
      </w:tr>
      <w:tr w:rsidR="00DE24C0" w:rsidRPr="00AD0C7B" w14:paraId="2146E560" w14:textId="77777777" w:rsidTr="00F23844">
        <w:tc>
          <w:tcPr>
            <w:tcW w:w="1250" w:type="dxa"/>
            <w:tcMar>
              <w:top w:w="28" w:type="dxa"/>
              <w:left w:w="0" w:type="dxa"/>
              <w:bottom w:w="28" w:type="dxa"/>
              <w:right w:w="0" w:type="dxa"/>
            </w:tcMar>
          </w:tcPr>
          <w:p w14:paraId="104C3F4C" w14:textId="77777777" w:rsidR="00DE24C0" w:rsidRDefault="00DE24C0" w:rsidP="00DE24C0">
            <w:pPr>
              <w:pStyle w:val="Zkratky1"/>
            </w:pPr>
            <w:r>
              <w:t xml:space="preserve">SŽDC </w:t>
            </w:r>
            <w:r>
              <w:tab/>
            </w:r>
          </w:p>
        </w:tc>
        <w:tc>
          <w:tcPr>
            <w:tcW w:w="7452" w:type="dxa"/>
            <w:tcMar>
              <w:top w:w="28" w:type="dxa"/>
              <w:left w:w="0" w:type="dxa"/>
              <w:bottom w:w="28" w:type="dxa"/>
              <w:right w:w="0" w:type="dxa"/>
            </w:tcMar>
          </w:tcPr>
          <w:p w14:paraId="58251296" w14:textId="77777777" w:rsidR="00DE24C0" w:rsidRPr="00DE24C0" w:rsidRDefault="00DE24C0" w:rsidP="00DE24C0">
            <w:pPr>
              <w:autoSpaceDE w:val="0"/>
              <w:autoSpaceDN w:val="0"/>
              <w:adjustRightInd w:val="0"/>
              <w:spacing w:after="0" w:line="240" w:lineRule="auto"/>
              <w:rPr>
                <w:rFonts w:cs="Verdana"/>
                <w:sz w:val="16"/>
                <w:szCs w:val="16"/>
              </w:rPr>
            </w:pPr>
            <w:r w:rsidRPr="00DE24C0">
              <w:rPr>
                <w:sz w:val="16"/>
                <w:szCs w:val="16"/>
              </w:rPr>
              <w:t>Správa železniční dopravní cesty, státní organizace</w:t>
            </w:r>
          </w:p>
        </w:tc>
      </w:tr>
      <w:tr w:rsidR="00DE24C0" w:rsidRPr="00AD0C7B" w14:paraId="4C566E52" w14:textId="77777777" w:rsidTr="00F23844">
        <w:tc>
          <w:tcPr>
            <w:tcW w:w="1250" w:type="dxa"/>
            <w:tcMar>
              <w:top w:w="28" w:type="dxa"/>
              <w:left w:w="0" w:type="dxa"/>
              <w:bottom w:w="28" w:type="dxa"/>
              <w:right w:w="0" w:type="dxa"/>
            </w:tcMar>
          </w:tcPr>
          <w:p w14:paraId="37DA6865" w14:textId="77777777" w:rsidR="00DE24C0" w:rsidRDefault="00DE24C0" w:rsidP="00DE24C0">
            <w:pPr>
              <w:pStyle w:val="Zkratky1"/>
            </w:pPr>
            <w:r>
              <w:t>ÚRS…………</w:t>
            </w:r>
            <w:r w:rsidRPr="00173809">
              <w:t>.</w:t>
            </w:r>
          </w:p>
        </w:tc>
        <w:tc>
          <w:tcPr>
            <w:tcW w:w="7452" w:type="dxa"/>
            <w:tcMar>
              <w:top w:w="28" w:type="dxa"/>
              <w:left w:w="0" w:type="dxa"/>
              <w:bottom w:w="28" w:type="dxa"/>
              <w:right w:w="0" w:type="dxa"/>
            </w:tcMar>
          </w:tcPr>
          <w:p w14:paraId="50E3C055" w14:textId="77777777" w:rsidR="00DE24C0" w:rsidRPr="006115D3" w:rsidRDefault="00DE24C0" w:rsidP="00DE24C0">
            <w:pPr>
              <w:pStyle w:val="Zkratky2"/>
            </w:pPr>
            <w:r>
              <w:t>Označení typu cenové soustavy</w:t>
            </w:r>
          </w:p>
        </w:tc>
      </w:tr>
      <w:tr w:rsidR="00DE24C0" w:rsidRPr="00AD0C7B" w14:paraId="702B5D10" w14:textId="77777777" w:rsidTr="00F23844">
        <w:tc>
          <w:tcPr>
            <w:tcW w:w="1250" w:type="dxa"/>
            <w:tcMar>
              <w:top w:w="28" w:type="dxa"/>
              <w:left w:w="0" w:type="dxa"/>
              <w:bottom w:w="28" w:type="dxa"/>
              <w:right w:w="0" w:type="dxa"/>
            </w:tcMar>
          </w:tcPr>
          <w:p w14:paraId="2AD319C8" w14:textId="77777777" w:rsidR="00DE24C0" w:rsidRDefault="00DE24C0" w:rsidP="00DE24C0">
            <w:pPr>
              <w:pStyle w:val="Zkratky1"/>
            </w:pPr>
            <w:r>
              <w:t>Sborník ÚOŽI</w:t>
            </w:r>
          </w:p>
        </w:tc>
        <w:tc>
          <w:tcPr>
            <w:tcW w:w="7452" w:type="dxa"/>
            <w:tcMar>
              <w:top w:w="28" w:type="dxa"/>
              <w:left w:w="0" w:type="dxa"/>
              <w:bottom w:w="28" w:type="dxa"/>
              <w:right w:w="0" w:type="dxa"/>
            </w:tcMar>
          </w:tcPr>
          <w:p w14:paraId="7F90C6E6" w14:textId="77777777" w:rsidR="00DE24C0" w:rsidRPr="006115D3" w:rsidRDefault="00DE24C0" w:rsidP="00DE24C0">
            <w:pPr>
              <w:pStyle w:val="Zkratky2"/>
            </w:pPr>
            <w:r>
              <w:t>Sborník pro údržbu a opravy železniční infrastruktury</w:t>
            </w:r>
          </w:p>
        </w:tc>
      </w:tr>
      <w:tr w:rsidR="00051F6A" w:rsidRPr="00AD0C7B" w14:paraId="5520BAA1" w14:textId="77777777" w:rsidTr="00F23844">
        <w:tc>
          <w:tcPr>
            <w:tcW w:w="1250" w:type="dxa"/>
            <w:tcMar>
              <w:top w:w="28" w:type="dxa"/>
              <w:left w:w="0" w:type="dxa"/>
              <w:bottom w:w="28" w:type="dxa"/>
              <w:right w:w="0" w:type="dxa"/>
            </w:tcMar>
          </w:tcPr>
          <w:p w14:paraId="4A9E243A" w14:textId="77777777" w:rsidR="00051F6A" w:rsidRDefault="0016047F" w:rsidP="00DE24C0">
            <w:pPr>
              <w:pStyle w:val="Zkratky1"/>
            </w:pPr>
            <w:r>
              <w:t>ÚOZI/AZI</w:t>
            </w:r>
          </w:p>
        </w:tc>
        <w:tc>
          <w:tcPr>
            <w:tcW w:w="7452" w:type="dxa"/>
            <w:tcMar>
              <w:top w:w="28" w:type="dxa"/>
              <w:left w:w="0" w:type="dxa"/>
              <w:bottom w:w="28" w:type="dxa"/>
              <w:right w:w="0" w:type="dxa"/>
            </w:tcMar>
          </w:tcPr>
          <w:p w14:paraId="2FE090D3" w14:textId="77777777" w:rsidR="00051F6A" w:rsidRDefault="0016047F" w:rsidP="00DE24C0">
            <w:pPr>
              <w:pStyle w:val="Zkratky2"/>
            </w:pPr>
            <w:r>
              <w:t>Úředně oprávněný zeměměřický inženýr nahrazen novelou zákona autorizovaným zeměměřičským inženýrem</w:t>
            </w:r>
          </w:p>
        </w:tc>
      </w:tr>
    </w:tbl>
    <w:p w14:paraId="63A4935E" w14:textId="77777777" w:rsidR="00DE24C0" w:rsidRDefault="00DE24C0" w:rsidP="00310EFD">
      <w:pPr>
        <w:rPr>
          <w:b/>
          <w:bCs/>
          <w:sz w:val="22"/>
          <w:szCs w:val="22"/>
        </w:rPr>
      </w:pPr>
      <w:bookmarkStart w:id="3" w:name="_Toc150787646"/>
      <w:bookmarkStart w:id="4" w:name="_Toc150238581"/>
      <w:bookmarkStart w:id="5" w:name="_Toc150335722"/>
    </w:p>
    <w:p w14:paraId="3BB67808" w14:textId="77777777" w:rsidR="00DE24C0" w:rsidRDefault="00DE24C0">
      <w:pPr>
        <w:spacing w:after="240" w:line="264" w:lineRule="auto"/>
        <w:rPr>
          <w:b/>
          <w:bCs/>
          <w:sz w:val="22"/>
          <w:szCs w:val="22"/>
        </w:rPr>
      </w:pPr>
      <w:r>
        <w:rPr>
          <w:b/>
          <w:bCs/>
          <w:sz w:val="22"/>
          <w:szCs w:val="22"/>
        </w:rPr>
        <w:br w:type="page"/>
      </w:r>
    </w:p>
    <w:p w14:paraId="6227A08C" w14:textId="77777777" w:rsidR="00073E2B" w:rsidRPr="00310EFD" w:rsidRDefault="00073E2B" w:rsidP="00310EFD">
      <w:pPr>
        <w:rPr>
          <w:b/>
          <w:bCs/>
          <w:sz w:val="22"/>
          <w:szCs w:val="22"/>
        </w:rPr>
      </w:pPr>
      <w:r w:rsidRPr="00310EFD">
        <w:rPr>
          <w:b/>
          <w:bCs/>
          <w:sz w:val="22"/>
          <w:szCs w:val="22"/>
        </w:rPr>
        <w:lastRenderedPageBreak/>
        <w:t>Pojmy a definice</w:t>
      </w:r>
      <w:bookmarkEnd w:id="3"/>
      <w:bookmarkEnd w:id="4"/>
      <w:bookmarkEnd w:id="5"/>
    </w:p>
    <w:p w14:paraId="25470C4E" w14:textId="12F10A70" w:rsidR="00073E2B" w:rsidRDefault="00073E2B" w:rsidP="002247E3">
      <w:pPr>
        <w:pStyle w:val="Odstavecseseznamem"/>
        <w:numPr>
          <w:ilvl w:val="0"/>
          <w:numId w:val="12"/>
        </w:numPr>
        <w:spacing w:after="240" w:line="264" w:lineRule="auto"/>
        <w:jc w:val="both"/>
      </w:pPr>
      <w:r>
        <w:rPr>
          <w:b/>
          <w:sz w:val="18"/>
          <w:szCs w:val="18"/>
        </w:rPr>
        <w:t xml:space="preserve">Projektová dokumentace </w:t>
      </w:r>
      <w:r>
        <w:rPr>
          <w:sz w:val="18"/>
          <w:szCs w:val="18"/>
        </w:rPr>
        <w:t>(dále také „PD“)</w:t>
      </w:r>
      <w:r>
        <w:rPr>
          <w:b/>
          <w:sz w:val="18"/>
          <w:szCs w:val="18"/>
        </w:rPr>
        <w:t xml:space="preserve"> </w:t>
      </w:r>
      <w:r>
        <w:rPr>
          <w:sz w:val="18"/>
          <w:szCs w:val="18"/>
        </w:rPr>
        <w:t xml:space="preserve">pro tyto ZTP se může pohybovat v rozsahu od technické zprávy s položkovým rozpočtem až po dokumentaci v rozsahu požadovaném vyhláškami č. 499/2006 Sb., nebo č. 146/2008 Sb. pro projektovou dokumentaci pro </w:t>
      </w:r>
      <w:r w:rsidR="007B59E5">
        <w:rPr>
          <w:sz w:val="18"/>
          <w:szCs w:val="18"/>
        </w:rPr>
        <w:t>povolení záměru (PD)</w:t>
      </w:r>
      <w:r>
        <w:rPr>
          <w:sz w:val="18"/>
          <w:szCs w:val="18"/>
        </w:rPr>
        <w:t xml:space="preserve"> či v rozsahu pro projektovou dokumentací pro provádění stavby (PDPS). Členění dokumentace a číslování stavebních objektů a objektů technických a technologických zařízení se provádí v souladu se směrnicí SŽ SM011</w:t>
      </w:r>
      <w:r>
        <w:t xml:space="preserve"> </w:t>
      </w:r>
      <w:r>
        <w:rPr>
          <w:sz w:val="18"/>
          <w:szCs w:val="18"/>
        </w:rPr>
        <w:t>Dokumentace staveb Správy železnic, státní organizace (dále jen „SŽ SM011“), přílohou P10 (pozn. netýká se popisového pole).</w:t>
      </w:r>
    </w:p>
    <w:p w14:paraId="31AFBFF6" w14:textId="77777777" w:rsidR="00073E2B" w:rsidRDefault="00073E2B" w:rsidP="00073E2B">
      <w:pPr>
        <w:pStyle w:val="Odstavecseseznamem"/>
        <w:spacing w:after="240" w:line="264" w:lineRule="auto"/>
        <w:jc w:val="both"/>
      </w:pPr>
    </w:p>
    <w:p w14:paraId="3E641FFA" w14:textId="442A17DF" w:rsidR="00073E2B" w:rsidRDefault="00073E2B" w:rsidP="002247E3">
      <w:pPr>
        <w:pStyle w:val="Odstavecseseznamem"/>
        <w:numPr>
          <w:ilvl w:val="0"/>
          <w:numId w:val="12"/>
        </w:numPr>
        <w:spacing w:after="240" w:line="264" w:lineRule="auto"/>
        <w:jc w:val="both"/>
        <w:rPr>
          <w:sz w:val="18"/>
          <w:szCs w:val="18"/>
        </w:rPr>
      </w:pPr>
      <w:r>
        <w:rPr>
          <w:b/>
          <w:sz w:val="18"/>
          <w:szCs w:val="18"/>
        </w:rPr>
        <w:t>Projektová dokumentace pro provádění stavby</w:t>
      </w:r>
      <w:r>
        <w:rPr>
          <w:sz w:val="18"/>
          <w:szCs w:val="18"/>
        </w:rPr>
        <w:t xml:space="preserve"> (PDPS) je projektovou dokumentací, která se zpracovává v členění a rozsahu přílohy č. 4 vyhlášky č. 146/2008 Sb. Jedná se o dokumentaci, jež obsahově i věcně vychází z dokumentace, na jejímž základě byla stavba povolena (</w:t>
      </w:r>
      <w:r w:rsidR="007B59E5">
        <w:rPr>
          <w:sz w:val="18"/>
          <w:szCs w:val="18"/>
        </w:rPr>
        <w:t>PD</w:t>
      </w:r>
      <w:r>
        <w:rPr>
          <w:sz w:val="18"/>
          <w:szCs w:val="18"/>
        </w:rPr>
        <w:t>), které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w:t>
      </w:r>
    </w:p>
    <w:p w14:paraId="222B8AF8" w14:textId="77777777" w:rsidR="00073E2B" w:rsidRDefault="00073E2B" w:rsidP="00073E2B">
      <w:pPr>
        <w:pStyle w:val="Odstavecseseznamem"/>
        <w:jc w:val="both"/>
        <w:rPr>
          <w:sz w:val="18"/>
          <w:szCs w:val="18"/>
        </w:rPr>
      </w:pPr>
    </w:p>
    <w:p w14:paraId="7B7F1B11" w14:textId="77777777" w:rsidR="00073E2B" w:rsidRDefault="00073E2B" w:rsidP="002247E3">
      <w:pPr>
        <w:pStyle w:val="Odstavecseseznamem"/>
        <w:numPr>
          <w:ilvl w:val="0"/>
          <w:numId w:val="12"/>
        </w:numPr>
        <w:spacing w:after="240" w:line="264" w:lineRule="auto"/>
        <w:jc w:val="both"/>
        <w:rPr>
          <w:sz w:val="18"/>
          <w:szCs w:val="18"/>
        </w:rPr>
      </w:pPr>
      <w:r>
        <w:rPr>
          <w:b/>
          <w:sz w:val="18"/>
          <w:szCs w:val="18"/>
        </w:rPr>
        <w:t>Realizační dokumentace stavby</w:t>
      </w:r>
      <w:r>
        <w:rPr>
          <w:sz w:val="18"/>
          <w:szCs w:val="18"/>
        </w:rPr>
        <w:t xml:space="preserve"> (RDS) 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OP stanoveno jinak. Obsah a rozsah RDS je definován přílohou P8 směrnice SŽ SM011. Náklady spojené se zpracováním RDS budou uvedené v samostatné položce v soupisu prací příslušných objektů (SO/PS), u kterých je opodstatněné takovéto činnosti vyžadovat.</w:t>
      </w:r>
    </w:p>
    <w:p w14:paraId="563E463F" w14:textId="77777777" w:rsidR="00073E2B" w:rsidRDefault="00073E2B" w:rsidP="00073E2B">
      <w:pPr>
        <w:pStyle w:val="Odstavecseseznamem"/>
        <w:jc w:val="both"/>
        <w:rPr>
          <w:sz w:val="18"/>
          <w:szCs w:val="18"/>
        </w:rPr>
      </w:pPr>
    </w:p>
    <w:p w14:paraId="2E19CE75" w14:textId="77777777" w:rsidR="00073E2B" w:rsidRDefault="00073E2B" w:rsidP="002247E3">
      <w:pPr>
        <w:pStyle w:val="Odstavecseseznamem"/>
        <w:numPr>
          <w:ilvl w:val="0"/>
          <w:numId w:val="12"/>
        </w:numPr>
        <w:spacing w:after="240" w:line="264" w:lineRule="auto"/>
        <w:jc w:val="both"/>
        <w:rPr>
          <w:sz w:val="18"/>
          <w:szCs w:val="18"/>
        </w:rPr>
      </w:pPr>
      <w:r>
        <w:rPr>
          <w:b/>
          <w:sz w:val="18"/>
          <w:szCs w:val="18"/>
        </w:rPr>
        <w:t>Dokumentace skutečného provedení stavby</w:t>
      </w:r>
      <w:r>
        <w:rPr>
          <w:sz w:val="18"/>
          <w:szCs w:val="18"/>
        </w:rPr>
        <w:t xml:space="preserve"> (DSPS) je dokumentace, která se zpracovává v rozsahu přílohy č. 14 vyhlášky č. 499/2006 Sb. a požadavků Smlouvy. Jedná se o dokumentaci, kterou zpracovává Zhotovitel stavby po ukončení stavebních prací. DSPS zaznamenává skutečný stav po provedení prací. Zpracovává se vždy, když provedením stavebních úprav dochází ke změně parametrů oproti platné dokumentaci stávajícího stavu (např. dokumentace skutečného provedení stavby z investiční akce, dokumentace z předcházejících stavebních úprav).</w:t>
      </w:r>
    </w:p>
    <w:p w14:paraId="2F1223BD" w14:textId="77777777" w:rsidR="00073E2B" w:rsidRDefault="00073E2B" w:rsidP="00073E2B">
      <w:pPr>
        <w:pStyle w:val="Odstavecseseznamem"/>
        <w:jc w:val="both"/>
        <w:rPr>
          <w:sz w:val="18"/>
          <w:szCs w:val="18"/>
        </w:rPr>
      </w:pPr>
    </w:p>
    <w:p w14:paraId="65F1DD34" w14:textId="77777777" w:rsidR="00073E2B" w:rsidRDefault="00073E2B" w:rsidP="002247E3">
      <w:pPr>
        <w:pStyle w:val="Odstavecseseznamem"/>
        <w:numPr>
          <w:ilvl w:val="0"/>
          <w:numId w:val="12"/>
        </w:numPr>
        <w:spacing w:after="240" w:line="264" w:lineRule="auto"/>
        <w:jc w:val="both"/>
        <w:rPr>
          <w:sz w:val="18"/>
          <w:szCs w:val="18"/>
        </w:rPr>
      </w:pPr>
      <w:r>
        <w:rPr>
          <w:b/>
          <w:sz w:val="18"/>
          <w:szCs w:val="18"/>
        </w:rPr>
        <w:t xml:space="preserve">Zadávací dokumentace </w:t>
      </w:r>
      <w:r>
        <w:rPr>
          <w:sz w:val="18"/>
          <w:szCs w:val="18"/>
        </w:rPr>
        <w:t>(dále také „ZD“) je soubor dokumentů (OP, Technické podmínky, Dokumentace atd.), které vymezují předmět veřejné zakázky v podrobnostech nezbytných pro zpracování nabídky (viz vyhláška č. 169/2016 Sb., s obsahem stanoveným zákonem č. 134/2016 Sb., o zadávání veřejných zakázek).</w:t>
      </w:r>
    </w:p>
    <w:p w14:paraId="0AC0020A" w14:textId="77777777" w:rsidR="00073E2B" w:rsidRDefault="00073E2B" w:rsidP="00073E2B">
      <w:pPr>
        <w:pStyle w:val="Odstavecseseznamem"/>
        <w:jc w:val="both"/>
        <w:rPr>
          <w:sz w:val="18"/>
          <w:szCs w:val="18"/>
        </w:rPr>
      </w:pPr>
    </w:p>
    <w:p w14:paraId="031AED90" w14:textId="77777777" w:rsidR="00073E2B" w:rsidRDefault="00073E2B" w:rsidP="002247E3">
      <w:pPr>
        <w:pStyle w:val="Odstavecseseznamem"/>
        <w:numPr>
          <w:ilvl w:val="0"/>
          <w:numId w:val="12"/>
        </w:numPr>
        <w:autoSpaceDE w:val="0"/>
        <w:autoSpaceDN w:val="0"/>
        <w:adjustRightInd w:val="0"/>
        <w:spacing w:after="0" w:line="240" w:lineRule="auto"/>
        <w:jc w:val="both"/>
        <w:rPr>
          <w:rFonts w:cs="Verdana"/>
          <w:sz w:val="18"/>
          <w:szCs w:val="18"/>
        </w:rPr>
      </w:pPr>
      <w:r>
        <w:rPr>
          <w:b/>
          <w:sz w:val="18"/>
          <w:szCs w:val="18"/>
        </w:rPr>
        <w:t xml:space="preserve">Etapa </w:t>
      </w:r>
      <w:r>
        <w:rPr>
          <w:sz w:val="18"/>
          <w:szCs w:val="18"/>
        </w:rPr>
        <w:t>je ucelená Část Díla určená v Harmonogramu postupu prací.</w:t>
      </w:r>
      <w:r>
        <w:rPr>
          <w:rFonts w:cs="Verdana"/>
          <w:sz w:val="18"/>
          <w:szCs w:val="18"/>
        </w:rPr>
        <w:t xml:space="preserve"> Etapu lze považovat za </w:t>
      </w:r>
      <w:r>
        <w:rPr>
          <w:rFonts w:cs="Verdana"/>
          <w:b/>
          <w:sz w:val="18"/>
          <w:szCs w:val="18"/>
        </w:rPr>
        <w:t>Sekci,</w:t>
      </w:r>
      <w:r>
        <w:rPr>
          <w:rFonts w:cs="Verdana"/>
          <w:sz w:val="18"/>
          <w:szCs w:val="18"/>
        </w:rPr>
        <w:t xml:space="preserve"> pokud je jako Sekce výslovně specifikovaná v Příloze k nabídce.</w:t>
      </w:r>
    </w:p>
    <w:p w14:paraId="3B185C12" w14:textId="77777777" w:rsidR="00073E2B" w:rsidRDefault="00073E2B" w:rsidP="00073E2B">
      <w:pPr>
        <w:pStyle w:val="Odstavecseseznamem"/>
        <w:jc w:val="both"/>
        <w:rPr>
          <w:rFonts w:cs="Verdana"/>
          <w:sz w:val="18"/>
          <w:szCs w:val="18"/>
        </w:rPr>
      </w:pPr>
    </w:p>
    <w:p w14:paraId="3090DF35" w14:textId="565329FD" w:rsidR="00073E2B" w:rsidRDefault="00073E2B" w:rsidP="002247E3">
      <w:pPr>
        <w:pStyle w:val="Odstavecseseznamem"/>
        <w:numPr>
          <w:ilvl w:val="0"/>
          <w:numId w:val="12"/>
        </w:numPr>
        <w:autoSpaceDE w:val="0"/>
        <w:autoSpaceDN w:val="0"/>
        <w:adjustRightInd w:val="0"/>
        <w:spacing w:after="0" w:line="240" w:lineRule="auto"/>
        <w:jc w:val="both"/>
        <w:rPr>
          <w:rFonts w:cs="Verdana"/>
          <w:sz w:val="18"/>
          <w:szCs w:val="18"/>
        </w:rPr>
      </w:pPr>
      <w:r>
        <w:rPr>
          <w:b/>
          <w:sz w:val="18"/>
          <w:szCs w:val="18"/>
        </w:rPr>
        <w:t>Technický dozor stavebníka</w:t>
      </w:r>
      <w:r>
        <w:rPr>
          <w:sz w:val="18"/>
          <w:szCs w:val="18"/>
        </w:rPr>
        <w:t xml:space="preserve"> (TDS) – Objednatel se zavazuje u staveb financovaných z veřejného rozpočtu, které provádí Zhotovitel, zajistit technický dozor stavebníka (dále jen „TDS“) nad </w:t>
      </w:r>
      <w:r w:rsidRPr="007B59E5">
        <w:rPr>
          <w:sz w:val="18"/>
          <w:szCs w:val="18"/>
        </w:rPr>
        <w:t>prováděním Díla dle § 1</w:t>
      </w:r>
      <w:r w:rsidR="005A5451" w:rsidRPr="009940AC">
        <w:rPr>
          <w:sz w:val="18"/>
          <w:szCs w:val="18"/>
        </w:rPr>
        <w:t>61</w:t>
      </w:r>
      <w:r w:rsidRPr="007B59E5">
        <w:rPr>
          <w:sz w:val="18"/>
          <w:szCs w:val="18"/>
        </w:rPr>
        <w:t xml:space="preserve"> odst. (</w:t>
      </w:r>
      <w:r w:rsidR="005A5451" w:rsidRPr="009940AC">
        <w:rPr>
          <w:sz w:val="18"/>
          <w:szCs w:val="18"/>
        </w:rPr>
        <w:t>2</w:t>
      </w:r>
      <w:r w:rsidRPr="007B59E5">
        <w:rPr>
          <w:sz w:val="18"/>
          <w:szCs w:val="18"/>
        </w:rPr>
        <w:t xml:space="preserve">) zákona č. </w:t>
      </w:r>
      <w:r w:rsidR="005A5451" w:rsidRPr="009940AC">
        <w:rPr>
          <w:sz w:val="18"/>
          <w:szCs w:val="18"/>
        </w:rPr>
        <w:t>2</w:t>
      </w:r>
      <w:r w:rsidRPr="007B59E5">
        <w:rPr>
          <w:sz w:val="18"/>
          <w:szCs w:val="18"/>
        </w:rPr>
        <w:t>83/20</w:t>
      </w:r>
      <w:r w:rsidR="005A5451" w:rsidRPr="009940AC">
        <w:rPr>
          <w:sz w:val="18"/>
          <w:szCs w:val="18"/>
        </w:rPr>
        <w:t>21</w:t>
      </w:r>
      <w:r w:rsidRPr="007B59E5">
        <w:rPr>
          <w:sz w:val="18"/>
          <w:szCs w:val="18"/>
        </w:rPr>
        <w:t xml:space="preserve"> Sb.</w:t>
      </w:r>
      <w:r>
        <w:rPr>
          <w:sz w:val="18"/>
          <w:szCs w:val="18"/>
        </w:rPr>
        <w:t xml:space="preserve"> (stavební zákon). Funkce technický dozor stavebníka není totožná s funkcí stavební dozor dle § 2 odst. (2) písm. d) stavebního zákona.</w:t>
      </w:r>
      <w:r>
        <w:rPr>
          <w:b/>
          <w:sz w:val="18"/>
          <w:szCs w:val="18"/>
        </w:rPr>
        <w:t xml:space="preserve"> TDS je asistentem Správce stavby ve smyslu Pod-článku 3.2</w:t>
      </w:r>
      <w:r>
        <w:rPr>
          <w:sz w:val="18"/>
          <w:szCs w:val="18"/>
        </w:rPr>
        <w:t xml:space="preserve"> [Přenesení pravomoci a pověření správcem stavby] </w:t>
      </w:r>
      <w:r>
        <w:rPr>
          <w:b/>
          <w:sz w:val="18"/>
          <w:szCs w:val="18"/>
        </w:rPr>
        <w:t>Smluvních podmínek</w:t>
      </w:r>
      <w:r>
        <w:rPr>
          <w:sz w:val="18"/>
          <w:szCs w:val="18"/>
        </w:rPr>
        <w:t xml:space="preserve"> a je oprávněn vykonávat jakékoliv činnosti uvedené Zadávací dokumentaci nebo jinde ve Smlouvě a dále činnosti na něj přenesené dle Pod-článku 3.2 [Přenesení pravomoci a pověření správcem stavby] Smluvních podmínek, nerozhodne-li Správce </w:t>
      </w:r>
      <w:r>
        <w:rPr>
          <w:sz w:val="18"/>
          <w:szCs w:val="18"/>
        </w:rPr>
        <w:lastRenderedPageBreak/>
        <w:t>stavby postupem podle Pod-článku 3.2 [Přenesení pravomoci a pověření správcem stavby] Smluvních podmínek jinak. TDS je oprávněn vydávat pokyny Zhotoviteli v rozsahu výkonu své pravomoci podle Smlouvy, aniž by k tomu potřeboval zvláštní pověření Správce stavby. Veškerá oprávnění, která má podle ZTP TDS, má současně i Správce stavby. Pokud je v těchto ZTP zmiňován TDS, rozumí se jím i Správce stavby, nevyplývá-li z povahy věci něco jiného</w:t>
      </w:r>
    </w:p>
    <w:p w14:paraId="40CFB55E" w14:textId="77777777" w:rsidR="00073E2B" w:rsidRDefault="00073E2B" w:rsidP="00073E2B">
      <w:pPr>
        <w:pStyle w:val="Odstavecseseznamem"/>
        <w:autoSpaceDE w:val="0"/>
        <w:autoSpaceDN w:val="0"/>
        <w:adjustRightInd w:val="0"/>
        <w:spacing w:after="0" w:line="240" w:lineRule="auto"/>
        <w:jc w:val="both"/>
        <w:rPr>
          <w:rFonts w:cs="Verdana"/>
          <w:sz w:val="18"/>
          <w:szCs w:val="18"/>
        </w:rPr>
      </w:pPr>
    </w:p>
    <w:p w14:paraId="7B6DAB11" w14:textId="77777777" w:rsidR="00073E2B" w:rsidRDefault="00073E2B" w:rsidP="002247E3">
      <w:pPr>
        <w:pStyle w:val="Odstavecseseznamem"/>
        <w:numPr>
          <w:ilvl w:val="0"/>
          <w:numId w:val="12"/>
        </w:numPr>
        <w:spacing w:after="240" w:line="264" w:lineRule="auto"/>
        <w:jc w:val="both"/>
        <w:rPr>
          <w:sz w:val="18"/>
          <w:szCs w:val="18"/>
        </w:rPr>
      </w:pPr>
      <w:r>
        <w:rPr>
          <w:sz w:val="18"/>
          <w:szCs w:val="18"/>
        </w:rPr>
        <w:t>Pokud jsou v textu ZTP odkazy na obecně závazné právní předpisy, normy nebo vnitřní předpisy, pak se vždy vztahují na platné znění příslušného dokumentu.</w:t>
      </w:r>
    </w:p>
    <w:p w14:paraId="394895CD" w14:textId="77777777" w:rsidR="00073E2B" w:rsidRDefault="00073E2B" w:rsidP="00073E2B">
      <w:pPr>
        <w:pStyle w:val="Odstavecseseznamem"/>
        <w:jc w:val="both"/>
        <w:rPr>
          <w:sz w:val="18"/>
          <w:szCs w:val="18"/>
        </w:rPr>
      </w:pPr>
    </w:p>
    <w:p w14:paraId="30A79F3B" w14:textId="77777777" w:rsidR="00073E2B" w:rsidRDefault="00073E2B" w:rsidP="002247E3">
      <w:pPr>
        <w:pStyle w:val="Odstavecseseznamem"/>
        <w:numPr>
          <w:ilvl w:val="0"/>
          <w:numId w:val="12"/>
        </w:numPr>
        <w:spacing w:after="240" w:line="264" w:lineRule="auto"/>
        <w:jc w:val="both"/>
        <w:rPr>
          <w:sz w:val="18"/>
          <w:szCs w:val="18"/>
        </w:rPr>
      </w:pPr>
      <w:r>
        <w:rPr>
          <w:b/>
          <w:sz w:val="18"/>
          <w:szCs w:val="18"/>
        </w:rPr>
        <w:t xml:space="preserve">Pojmy s velkými začátečnými písmeny </w:t>
      </w:r>
      <w:r>
        <w:rPr>
          <w:sz w:val="18"/>
          <w:szCs w:val="18"/>
        </w:rPr>
        <w:t xml:space="preserve">použité v těchto </w:t>
      </w:r>
      <w:r>
        <w:rPr>
          <w:b/>
          <w:sz w:val="18"/>
          <w:szCs w:val="18"/>
        </w:rPr>
        <w:t>Zvláštních technických podmínkách</w:t>
      </w:r>
      <w:r>
        <w:rPr>
          <w:sz w:val="18"/>
          <w:szCs w:val="18"/>
        </w:rPr>
        <w:t xml:space="preserve"> (dále jen „ZTP“) mají stejný význam jako shodné pojmy uvedené v Smluvních podmínkách, není-li v ZTP výslovně uvedeno jinak nebo nevyplývá-li něco jiného z povahy věci.</w:t>
      </w:r>
    </w:p>
    <w:p w14:paraId="29947865" w14:textId="77777777" w:rsidR="00073E2B" w:rsidRDefault="00073E2B" w:rsidP="00073E2B">
      <w:pPr>
        <w:pStyle w:val="Odstavecseseznamem"/>
        <w:jc w:val="both"/>
        <w:rPr>
          <w:sz w:val="18"/>
          <w:szCs w:val="18"/>
        </w:rPr>
      </w:pPr>
    </w:p>
    <w:p w14:paraId="3FDB8BFD" w14:textId="77777777" w:rsidR="00073E2B" w:rsidRDefault="00073E2B" w:rsidP="002247E3">
      <w:pPr>
        <w:pStyle w:val="Odstavecseseznamem"/>
        <w:numPr>
          <w:ilvl w:val="0"/>
          <w:numId w:val="12"/>
        </w:numPr>
        <w:spacing w:after="240" w:line="264" w:lineRule="auto"/>
        <w:jc w:val="both"/>
        <w:rPr>
          <w:sz w:val="18"/>
          <w:szCs w:val="18"/>
        </w:rPr>
      </w:pPr>
      <w:r>
        <w:rPr>
          <w:sz w:val="18"/>
          <w:szCs w:val="18"/>
        </w:rPr>
        <w:t>V</w:t>
      </w:r>
      <w:r>
        <w:rPr>
          <w:rFonts w:cs="Verdana"/>
          <w:sz w:val="18"/>
          <w:szCs w:val="18"/>
        </w:rPr>
        <w:t xml:space="preserve"> ZTP jsou použité odkazy na oddíly, články a </w:t>
      </w:r>
      <w:proofErr w:type="spellStart"/>
      <w:r>
        <w:rPr>
          <w:rFonts w:cs="Verdana"/>
          <w:sz w:val="18"/>
          <w:szCs w:val="18"/>
        </w:rPr>
        <w:t>podčlánky</w:t>
      </w:r>
      <w:proofErr w:type="spellEnd"/>
      <w:r>
        <w:rPr>
          <w:rFonts w:cs="Verdana"/>
          <w:sz w:val="18"/>
          <w:szCs w:val="18"/>
        </w:rPr>
        <w:t xml:space="preserve"> souboru </w:t>
      </w:r>
      <w:r>
        <w:rPr>
          <w:rFonts w:cs="Verdana"/>
          <w:b/>
          <w:sz w:val="18"/>
          <w:szCs w:val="18"/>
        </w:rPr>
        <w:t>Technické kvalitativní podmínky staveb státních drah</w:t>
      </w:r>
      <w:r>
        <w:rPr>
          <w:rFonts w:cs="Verdana"/>
          <w:sz w:val="18"/>
          <w:szCs w:val="18"/>
        </w:rPr>
        <w:t xml:space="preserve"> (dále jen „TKP“) a na jednotlivé Články a Pod-články</w:t>
      </w:r>
      <w:r>
        <w:rPr>
          <w:rFonts w:cs="Verdana"/>
          <w:b/>
          <w:sz w:val="18"/>
          <w:szCs w:val="18"/>
        </w:rPr>
        <w:t xml:space="preserve"> </w:t>
      </w:r>
      <w:r>
        <w:rPr>
          <w:rFonts w:asciiTheme="minorHAnsi" w:hAnsiTheme="minorHAnsi" w:cs="Verdana"/>
          <w:sz w:val="18"/>
          <w:szCs w:val="18"/>
        </w:rPr>
        <w:t>„</w:t>
      </w:r>
      <w:r>
        <w:rPr>
          <w:rFonts w:asciiTheme="minorHAnsi" w:hAnsiTheme="minorHAnsi" w:cs="Verdana-Bold"/>
          <w:bCs/>
          <w:sz w:val="18"/>
          <w:szCs w:val="18"/>
        </w:rPr>
        <w:t xml:space="preserve">Smluvních podmínek pro výstavbu pozemních a inženýrských staveb projektovaných objednatelem – Obecné Podmínky“ </w:t>
      </w:r>
      <w:r>
        <w:rPr>
          <w:rFonts w:asciiTheme="minorHAnsi" w:hAnsiTheme="minorHAnsi" w:cs="Verdana"/>
          <w:sz w:val="18"/>
          <w:szCs w:val="18"/>
        </w:rPr>
        <w:t>a „</w:t>
      </w:r>
      <w:r>
        <w:rPr>
          <w:rFonts w:asciiTheme="minorHAnsi" w:hAnsiTheme="minorHAnsi" w:cs="Verdana-Bold"/>
          <w:bCs/>
          <w:sz w:val="18"/>
          <w:szCs w:val="18"/>
        </w:rPr>
        <w:t>Smluvních podmínek pro výstavbu pozemních a inženýrských staveb projektovaných objednatelem – Zvláštní podmínky pro stavby Správy</w:t>
      </w:r>
      <w:r>
        <w:rPr>
          <w:rFonts w:ascii="Verdana-Bold" w:hAnsi="Verdana-Bold" w:cs="Verdana-Bold"/>
          <w:bCs/>
          <w:sz w:val="18"/>
          <w:szCs w:val="18"/>
        </w:rPr>
        <w:t xml:space="preserve"> železnic, státní organizace“</w:t>
      </w:r>
      <w:r>
        <w:rPr>
          <w:rFonts w:ascii="Verdana-Bold" w:hAnsi="Verdana-Bold" w:cs="Verdana-Bold"/>
          <w:b/>
          <w:bCs/>
          <w:sz w:val="18"/>
          <w:szCs w:val="18"/>
        </w:rPr>
        <w:t xml:space="preserve"> </w:t>
      </w:r>
      <w:r>
        <w:rPr>
          <w:rFonts w:cs="Verdana"/>
          <w:sz w:val="18"/>
          <w:szCs w:val="18"/>
        </w:rPr>
        <w:t>(společně dále jen „</w:t>
      </w:r>
      <w:r>
        <w:rPr>
          <w:rFonts w:ascii="Verdana-Bold" w:hAnsi="Verdana-Bold" w:cs="Verdana-Bold"/>
          <w:b/>
          <w:bCs/>
          <w:sz w:val="18"/>
          <w:szCs w:val="18"/>
        </w:rPr>
        <w:t>Smluvní podmínky</w:t>
      </w:r>
      <w:r>
        <w:rPr>
          <w:rFonts w:cs="Verdana"/>
          <w:sz w:val="18"/>
          <w:szCs w:val="18"/>
        </w:rPr>
        <w:t>“).</w:t>
      </w:r>
    </w:p>
    <w:p w14:paraId="649645D2" w14:textId="77777777" w:rsidR="00073E2B" w:rsidRDefault="00073E2B" w:rsidP="002247E3">
      <w:pPr>
        <w:pStyle w:val="Odstavecseseznamem"/>
        <w:numPr>
          <w:ilvl w:val="0"/>
          <w:numId w:val="12"/>
        </w:numPr>
        <w:spacing w:after="240" w:line="264" w:lineRule="auto"/>
        <w:jc w:val="both"/>
        <w:rPr>
          <w:sz w:val="18"/>
          <w:szCs w:val="18"/>
        </w:rPr>
      </w:pPr>
      <w:r>
        <w:br w:type="page"/>
      </w:r>
    </w:p>
    <w:p w14:paraId="74016C1E" w14:textId="77777777" w:rsidR="00073E2B" w:rsidRDefault="00073E2B" w:rsidP="00BD232E">
      <w:pPr>
        <w:pStyle w:val="Nadpis2-1"/>
      </w:pPr>
      <w:bookmarkStart w:id="6" w:name="_Toc150787647"/>
      <w:bookmarkStart w:id="7" w:name="_Toc151985056"/>
      <w:r>
        <w:lastRenderedPageBreak/>
        <w:t>SPECIFIKACE PŘEDMĚTU DÍLA</w:t>
      </w:r>
      <w:bookmarkEnd w:id="6"/>
      <w:bookmarkEnd w:id="7"/>
    </w:p>
    <w:p w14:paraId="759DAB23" w14:textId="77777777" w:rsidR="00073E2B" w:rsidRDefault="00073E2B" w:rsidP="00BD232E">
      <w:pPr>
        <w:pStyle w:val="Nadpis2-2"/>
      </w:pPr>
      <w:bookmarkStart w:id="8" w:name="_Toc150787648"/>
      <w:bookmarkStart w:id="9" w:name="_Toc151985057"/>
      <w:r>
        <w:t>Účel a rozsah předmětu Díla</w:t>
      </w:r>
      <w:bookmarkEnd w:id="8"/>
      <w:bookmarkEnd w:id="9"/>
    </w:p>
    <w:p w14:paraId="3CBB61D0" w14:textId="4D750D5F" w:rsidR="00073E2B" w:rsidRDefault="00073E2B" w:rsidP="002247E3">
      <w:pPr>
        <w:pStyle w:val="Text1-2"/>
        <w:tabs>
          <w:tab w:val="clear" w:pos="1531"/>
          <w:tab w:val="num" w:pos="709"/>
        </w:tabs>
        <w:ind w:left="709" w:hanging="709"/>
      </w:pPr>
      <w:r>
        <w:t>Předmětem díla je zhotovení stavby „</w:t>
      </w:r>
      <w:r w:rsidR="003871D5" w:rsidRPr="003871D5">
        <w:t>Cyklická obnova trakčního vedení v úseku Lysá nad Labem (mimo) – Stará Boleslav (mimo)</w:t>
      </w:r>
      <w:r>
        <w:t xml:space="preserve">“, jejímž cílem je </w:t>
      </w:r>
      <w:r w:rsidR="00D969F7">
        <w:t xml:space="preserve">výměna </w:t>
      </w:r>
      <w:r w:rsidR="003871D5" w:rsidRPr="003871D5">
        <w:t>stávajícího nevyhovujícího trakčního vedení, staticky narušených trakčních podpěr a souvisejících zařízení za účelem udržení provozuschopnosti trakčního vedení.</w:t>
      </w:r>
      <w:r w:rsidR="005109B2">
        <w:t xml:space="preserve"> Demontáž stávajících kotvících bodů trakčního vedení, montáž kotvících bodů trakčního vedení, demontáž stávajících trakčních podpěr včetně jejich základů, montáž nových trakčních podpěr včetně jejich základů.</w:t>
      </w:r>
    </w:p>
    <w:p w14:paraId="7BA44B64" w14:textId="77777777" w:rsidR="00073E2B" w:rsidRDefault="00073E2B" w:rsidP="002247E3">
      <w:pPr>
        <w:pStyle w:val="Text1-2"/>
        <w:tabs>
          <w:tab w:val="clear" w:pos="1531"/>
          <w:tab w:val="num" w:pos="709"/>
        </w:tabs>
        <w:ind w:left="709" w:hanging="709"/>
      </w:pPr>
      <w:r>
        <w:t>Rozsah Díla „</w:t>
      </w:r>
      <w:r w:rsidR="005109B2" w:rsidRPr="003871D5">
        <w:t>Cyklická obnova trakčního vedení v úseku Lysá nad Labem (mimo) – Stará Boleslav (mimo)</w:t>
      </w:r>
      <w:r>
        <w:t>“ je:</w:t>
      </w:r>
    </w:p>
    <w:p w14:paraId="68ED2B92" w14:textId="77777777" w:rsidR="00073E2B" w:rsidRPr="002247E3" w:rsidRDefault="00073E2B" w:rsidP="002247E3">
      <w:pPr>
        <w:pStyle w:val="Odrka1-1"/>
        <w:numPr>
          <w:ilvl w:val="0"/>
          <w:numId w:val="11"/>
        </w:numPr>
      </w:pPr>
      <w:r w:rsidRPr="002247E3">
        <w:t xml:space="preserve">zhotovení stavby dle </w:t>
      </w:r>
      <w:r w:rsidR="005109B2" w:rsidRPr="002247E3">
        <w:t>projektové dokumentace</w:t>
      </w:r>
      <w:r w:rsidRPr="002247E3">
        <w:t>,</w:t>
      </w:r>
    </w:p>
    <w:p w14:paraId="6DAD5DC6" w14:textId="77777777" w:rsidR="00073E2B" w:rsidRPr="002247E3" w:rsidRDefault="00073E2B" w:rsidP="002247E3">
      <w:pPr>
        <w:pStyle w:val="Odrka1-1"/>
        <w:numPr>
          <w:ilvl w:val="0"/>
          <w:numId w:val="11"/>
        </w:numPr>
      </w:pPr>
      <w:r w:rsidRPr="002247E3">
        <w:t>zpracování Realizační dokumentace stavby,</w:t>
      </w:r>
    </w:p>
    <w:p w14:paraId="2EF357B0" w14:textId="77777777" w:rsidR="00073E2B" w:rsidRPr="002247E3" w:rsidRDefault="00073E2B" w:rsidP="002247E3">
      <w:pPr>
        <w:pStyle w:val="Odrka1-1"/>
        <w:numPr>
          <w:ilvl w:val="0"/>
          <w:numId w:val="11"/>
        </w:numPr>
      </w:pPr>
      <w:r w:rsidRPr="002247E3">
        <w:t>vypracování Dokumentace skutečného provedení stavby včetně geodetické části.</w:t>
      </w:r>
    </w:p>
    <w:p w14:paraId="4877BE00" w14:textId="77777777" w:rsidR="00073E2B" w:rsidRDefault="00073E2B" w:rsidP="00BD232E">
      <w:pPr>
        <w:pStyle w:val="Nadpis2-2"/>
      </w:pPr>
      <w:bookmarkStart w:id="10" w:name="_Toc150787649"/>
      <w:bookmarkStart w:id="11" w:name="_Toc151985058"/>
      <w:r>
        <w:t>Umístění stavby</w:t>
      </w:r>
      <w:bookmarkEnd w:id="10"/>
      <w:bookmarkEnd w:id="11"/>
    </w:p>
    <w:p w14:paraId="34C0CF48" w14:textId="77777777" w:rsidR="00073E2B" w:rsidRDefault="00073E2B" w:rsidP="00BD232E">
      <w:pPr>
        <w:pStyle w:val="Text2-1"/>
      </w:pPr>
      <w:r>
        <w:t xml:space="preserve">Stavba bude probíhat na trati </w:t>
      </w:r>
      <w:r w:rsidR="005109B2" w:rsidRPr="005109B2">
        <w:t>Lysá nad Labem – Stará Boleslav</w:t>
      </w:r>
      <w:r w:rsidR="005109B2" w:rsidRPr="005109B2" w:rsidDel="005109B2">
        <w:rPr>
          <w:highlight w:val="green"/>
        </w:rPr>
        <w:t xml:space="preserve"> </w:t>
      </w:r>
    </w:p>
    <w:p w14:paraId="63DCC95B" w14:textId="77777777" w:rsidR="00073E2B" w:rsidRDefault="00073E2B" w:rsidP="00073E2B">
      <w:pPr>
        <w:pStyle w:val="TabulkaNadpis"/>
      </w:pPr>
      <w:r>
        <w:t>Údaje o stavbě</w:t>
      </w:r>
    </w:p>
    <w:tbl>
      <w:tblPr>
        <w:tblStyle w:val="TabZTPbez"/>
        <w:tblW w:w="8080" w:type="dxa"/>
        <w:tblInd w:w="737" w:type="dxa"/>
        <w:tblLook w:val="04E0" w:firstRow="1" w:lastRow="1" w:firstColumn="1" w:lastColumn="0" w:noHBand="0" w:noVBand="1"/>
      </w:tblPr>
      <w:tblGrid>
        <w:gridCol w:w="2949"/>
        <w:gridCol w:w="5131"/>
      </w:tblGrid>
      <w:tr w:rsidR="00073E2B" w14:paraId="2160A1AE" w14:textId="77777777" w:rsidTr="00073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28259DD9" w14:textId="77777777" w:rsidR="00073E2B" w:rsidRDefault="00073E2B">
            <w:pPr>
              <w:pStyle w:val="Tabulka-7"/>
            </w:pPr>
            <w:r>
              <w:t>Kraj</w:t>
            </w:r>
          </w:p>
        </w:tc>
        <w:tc>
          <w:tcPr>
            <w:tcW w:w="5131" w:type="dxa"/>
            <w:tcBorders>
              <w:bottom w:val="single" w:sz="2" w:space="0" w:color="auto"/>
            </w:tcBorders>
          </w:tcPr>
          <w:p w14:paraId="462555FD" w14:textId="77777777" w:rsidR="00073E2B" w:rsidRDefault="005109B2">
            <w:pPr>
              <w:pStyle w:val="Tabulka-7"/>
              <w:cnfStyle w:val="100000000000" w:firstRow="1" w:lastRow="0" w:firstColumn="0" w:lastColumn="0" w:oddVBand="0" w:evenVBand="0" w:oddHBand="0" w:evenHBand="0" w:firstRowFirstColumn="0" w:firstRowLastColumn="0" w:lastRowFirstColumn="0" w:lastRowLastColumn="0"/>
            </w:pPr>
            <w:r>
              <w:t>Středočeský</w:t>
            </w:r>
          </w:p>
        </w:tc>
      </w:tr>
      <w:tr w:rsidR="00073E2B" w14:paraId="40CD9B09"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132750BA" w14:textId="77777777" w:rsidR="00073E2B" w:rsidRDefault="00073E2B">
            <w:pPr>
              <w:pStyle w:val="Tabulka-7"/>
            </w:pPr>
            <w:r>
              <w:t>Okres</w:t>
            </w:r>
          </w:p>
        </w:tc>
        <w:tc>
          <w:tcPr>
            <w:tcW w:w="5131" w:type="dxa"/>
            <w:tcBorders>
              <w:top w:val="single" w:sz="2" w:space="0" w:color="auto"/>
              <w:left w:val="single" w:sz="2" w:space="0" w:color="auto"/>
              <w:bottom w:val="single" w:sz="2" w:space="0" w:color="auto"/>
              <w:right w:val="nil"/>
            </w:tcBorders>
          </w:tcPr>
          <w:p w14:paraId="6650B21B" w14:textId="77777777" w:rsidR="00073E2B" w:rsidRDefault="005109B2">
            <w:pPr>
              <w:pStyle w:val="Tabulka-7"/>
              <w:cnfStyle w:val="000000000000" w:firstRow="0" w:lastRow="0" w:firstColumn="0" w:lastColumn="0" w:oddVBand="0" w:evenVBand="0" w:oddHBand="0" w:evenHBand="0" w:firstRowFirstColumn="0" w:firstRowLastColumn="0" w:lastRowFirstColumn="0" w:lastRowLastColumn="0"/>
            </w:pPr>
            <w:r>
              <w:t>Praha východ</w:t>
            </w:r>
          </w:p>
        </w:tc>
      </w:tr>
      <w:tr w:rsidR="00073E2B" w14:paraId="558C58A9"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2AC19152" w14:textId="77777777" w:rsidR="00073E2B" w:rsidRDefault="005109B2">
            <w:pPr>
              <w:pStyle w:val="Tabulka-7"/>
            </w:pPr>
            <w:r>
              <w:rPr>
                <w:rFonts w:cs="Arial"/>
              </w:rPr>
              <w:t>TUDU</w:t>
            </w:r>
          </w:p>
        </w:tc>
        <w:tc>
          <w:tcPr>
            <w:tcW w:w="5131" w:type="dxa"/>
            <w:tcBorders>
              <w:top w:val="single" w:sz="2" w:space="0" w:color="auto"/>
              <w:left w:val="single" w:sz="2" w:space="0" w:color="auto"/>
              <w:bottom w:val="single" w:sz="2" w:space="0" w:color="auto"/>
              <w:right w:val="nil"/>
            </w:tcBorders>
          </w:tcPr>
          <w:p w14:paraId="5EF0C397" w14:textId="77777777" w:rsidR="00073E2B" w:rsidRDefault="005109B2">
            <w:pPr>
              <w:pStyle w:val="Tabulka-7"/>
              <w:cnfStyle w:val="000000000000" w:firstRow="0" w:lastRow="0" w:firstColumn="0" w:lastColumn="0" w:oddVBand="0" w:evenVBand="0" w:oddHBand="0" w:evenHBand="0" w:firstRowFirstColumn="0" w:firstRowLastColumn="0" w:lastRowFirstColumn="0" w:lastRowLastColumn="0"/>
            </w:pPr>
            <w:r w:rsidRPr="00C94EAA">
              <w:rPr>
                <w:rFonts w:cs="Arial"/>
              </w:rPr>
              <w:t>0921</w:t>
            </w:r>
          </w:p>
        </w:tc>
      </w:tr>
      <w:tr w:rsidR="005109B2" w14:paraId="022D06F0"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tcPr>
          <w:p w14:paraId="04323F50" w14:textId="77777777" w:rsidR="005109B2" w:rsidRDefault="005109B2">
            <w:pPr>
              <w:pStyle w:val="Tabulka-7"/>
              <w:rPr>
                <w:rFonts w:cs="Arial"/>
              </w:rPr>
            </w:pPr>
            <w:r>
              <w:rPr>
                <w:rFonts w:cs="Arial"/>
              </w:rPr>
              <w:t xml:space="preserve">Km </w:t>
            </w:r>
          </w:p>
        </w:tc>
        <w:tc>
          <w:tcPr>
            <w:tcW w:w="5131" w:type="dxa"/>
            <w:tcBorders>
              <w:top w:val="single" w:sz="2" w:space="0" w:color="auto"/>
              <w:left w:val="single" w:sz="2" w:space="0" w:color="auto"/>
              <w:bottom w:val="single" w:sz="2" w:space="0" w:color="auto"/>
              <w:right w:val="nil"/>
            </w:tcBorders>
          </w:tcPr>
          <w:p w14:paraId="16B39377" w14:textId="77777777" w:rsidR="005109B2" w:rsidRPr="00C94EAA" w:rsidRDefault="005109B2">
            <w:pPr>
              <w:pStyle w:val="Tabulka-7"/>
              <w:cnfStyle w:val="000000000000" w:firstRow="0" w:lastRow="0" w:firstColumn="0" w:lastColumn="0" w:oddVBand="0" w:evenVBand="0" w:oddHBand="0" w:evenHBand="0" w:firstRowFirstColumn="0" w:firstRowLastColumn="0" w:lastRowFirstColumn="0" w:lastRowLastColumn="0"/>
              <w:rPr>
                <w:rFonts w:cs="Arial"/>
              </w:rPr>
            </w:pPr>
            <w:r w:rsidRPr="00B01EE7">
              <w:rPr>
                <w:rFonts w:cs="Arial"/>
              </w:rPr>
              <w:t xml:space="preserve">od </w:t>
            </w:r>
            <w:r>
              <w:rPr>
                <w:rFonts w:cs="Arial"/>
              </w:rPr>
              <w:t xml:space="preserve">338,250 </w:t>
            </w:r>
            <w:r w:rsidRPr="00B01EE7">
              <w:rPr>
                <w:rFonts w:cs="Arial"/>
              </w:rPr>
              <w:t xml:space="preserve">do </w:t>
            </w:r>
            <w:r>
              <w:rPr>
                <w:rFonts w:cs="Arial"/>
              </w:rPr>
              <w:t>348,550</w:t>
            </w:r>
          </w:p>
        </w:tc>
      </w:tr>
      <w:tr w:rsidR="005109B2" w14:paraId="08EB8800"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tcPr>
          <w:p w14:paraId="146FDC56" w14:textId="77777777" w:rsidR="005109B2" w:rsidRDefault="005109B2">
            <w:pPr>
              <w:pStyle w:val="Tabulka-7"/>
              <w:rPr>
                <w:rFonts w:cs="Arial"/>
              </w:rPr>
            </w:pPr>
            <w:r w:rsidRPr="00B01EE7">
              <w:rPr>
                <w:rFonts w:cs="Arial"/>
              </w:rPr>
              <w:t>Číslo trati dle KJŘ</w:t>
            </w:r>
          </w:p>
        </w:tc>
        <w:tc>
          <w:tcPr>
            <w:tcW w:w="5131" w:type="dxa"/>
            <w:tcBorders>
              <w:top w:val="single" w:sz="2" w:space="0" w:color="auto"/>
              <w:left w:val="single" w:sz="2" w:space="0" w:color="auto"/>
              <w:bottom w:val="single" w:sz="2" w:space="0" w:color="auto"/>
              <w:right w:val="nil"/>
            </w:tcBorders>
          </w:tcPr>
          <w:p w14:paraId="22649D19" w14:textId="77777777" w:rsidR="005109B2" w:rsidRPr="00B01EE7" w:rsidRDefault="005109B2">
            <w:pPr>
              <w:pStyle w:val="Tabulka-7"/>
              <w:cnfStyle w:val="000000000000" w:firstRow="0" w:lastRow="0" w:firstColumn="0" w:lastColumn="0" w:oddVBand="0" w:evenVBand="0" w:oddHBand="0" w:evenHBand="0" w:firstRowFirstColumn="0" w:firstRowLastColumn="0" w:lastRowFirstColumn="0" w:lastRowLastColumn="0"/>
              <w:rPr>
                <w:rFonts w:cs="Arial"/>
              </w:rPr>
            </w:pPr>
            <w:r>
              <w:rPr>
                <w:rFonts w:cs="Arial"/>
              </w:rPr>
              <w:t>072</w:t>
            </w:r>
          </w:p>
        </w:tc>
      </w:tr>
      <w:tr w:rsidR="005109B2" w14:paraId="29A75F0E"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tcPr>
          <w:p w14:paraId="4ECD1927" w14:textId="77777777" w:rsidR="005109B2" w:rsidRPr="00B01EE7" w:rsidRDefault="005109B2">
            <w:pPr>
              <w:pStyle w:val="Tabulka-7"/>
              <w:rPr>
                <w:rFonts w:cs="Arial"/>
              </w:rPr>
            </w:pPr>
            <w:r w:rsidRPr="00B01EE7">
              <w:rPr>
                <w:rFonts w:cs="Arial"/>
              </w:rPr>
              <w:t>Číslo trati dle Prohlášení o dráze</w:t>
            </w:r>
          </w:p>
        </w:tc>
        <w:tc>
          <w:tcPr>
            <w:tcW w:w="5131" w:type="dxa"/>
            <w:tcBorders>
              <w:top w:val="single" w:sz="2" w:space="0" w:color="auto"/>
              <w:left w:val="single" w:sz="2" w:space="0" w:color="auto"/>
              <w:bottom w:val="single" w:sz="2" w:space="0" w:color="auto"/>
              <w:right w:val="nil"/>
            </w:tcBorders>
          </w:tcPr>
          <w:p w14:paraId="2D4ACD01" w14:textId="77777777" w:rsidR="005109B2" w:rsidRDefault="005109B2">
            <w:pPr>
              <w:pStyle w:val="Tabulka-7"/>
              <w:cnfStyle w:val="000000000000" w:firstRow="0" w:lastRow="0" w:firstColumn="0" w:lastColumn="0" w:oddVBand="0" w:evenVBand="0" w:oddHBand="0" w:evenHBand="0" w:firstRowFirstColumn="0" w:firstRowLastColumn="0" w:lastRowFirstColumn="0" w:lastRowLastColumn="0"/>
              <w:rPr>
                <w:rFonts w:cs="Arial"/>
              </w:rPr>
            </w:pPr>
            <w:r>
              <w:rPr>
                <w:rFonts w:cs="Arial"/>
              </w:rPr>
              <w:t>440</w:t>
            </w:r>
          </w:p>
        </w:tc>
      </w:tr>
      <w:tr w:rsidR="005109B2" w14:paraId="53F5E2D9" w14:textId="77777777" w:rsidTr="00073E2B">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tcPr>
          <w:p w14:paraId="14F65EB3" w14:textId="77777777" w:rsidR="005109B2" w:rsidRPr="00B01EE7" w:rsidRDefault="005109B2">
            <w:pPr>
              <w:pStyle w:val="Tabulka-7"/>
              <w:rPr>
                <w:rFonts w:cs="Arial"/>
              </w:rPr>
            </w:pPr>
            <w:r w:rsidRPr="00B01EE7">
              <w:rPr>
                <w:rFonts w:cs="Arial"/>
              </w:rPr>
              <w:t>Označení trati dle Tabulek traťových poměrů</w:t>
            </w:r>
          </w:p>
        </w:tc>
        <w:tc>
          <w:tcPr>
            <w:tcW w:w="5131" w:type="dxa"/>
            <w:tcBorders>
              <w:top w:val="single" w:sz="2" w:space="0" w:color="auto"/>
              <w:left w:val="single" w:sz="2" w:space="0" w:color="auto"/>
              <w:bottom w:val="single" w:sz="2" w:space="0" w:color="auto"/>
              <w:right w:val="nil"/>
            </w:tcBorders>
          </w:tcPr>
          <w:p w14:paraId="4A9BBEDC" w14:textId="77777777" w:rsidR="005109B2" w:rsidRDefault="005109B2">
            <w:pPr>
              <w:pStyle w:val="Tabulka-7"/>
              <w:cnfStyle w:val="000000000000" w:firstRow="0" w:lastRow="0" w:firstColumn="0" w:lastColumn="0" w:oddVBand="0" w:evenVBand="0" w:oddHBand="0" w:evenHBand="0" w:firstRowFirstColumn="0" w:firstRowLastColumn="0" w:lastRowFirstColumn="0" w:lastRowLastColumn="0"/>
              <w:rPr>
                <w:rFonts w:cs="Arial"/>
              </w:rPr>
            </w:pPr>
            <w:r>
              <w:rPr>
                <w:rFonts w:cs="Arial"/>
              </w:rPr>
              <w:t>503A</w:t>
            </w:r>
          </w:p>
        </w:tc>
      </w:tr>
      <w:tr w:rsidR="00073E2B" w14:paraId="6C62286A" w14:textId="77777777" w:rsidTr="00073E2B">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1B0C9260" w14:textId="77777777" w:rsidR="00073E2B" w:rsidRDefault="00073E2B">
            <w:pPr>
              <w:pStyle w:val="Tabulka-7"/>
            </w:pPr>
            <w:r>
              <w:t xml:space="preserve">Správce </w:t>
            </w:r>
          </w:p>
        </w:tc>
        <w:tc>
          <w:tcPr>
            <w:tcW w:w="5131" w:type="dxa"/>
            <w:hideMark/>
          </w:tcPr>
          <w:p w14:paraId="4C5823CC" w14:textId="77777777" w:rsidR="00073E2B" w:rsidRDefault="00073E2B">
            <w:pPr>
              <w:pStyle w:val="Tabulka-7"/>
              <w:cnfStyle w:val="010000000000" w:firstRow="0" w:lastRow="1" w:firstColumn="0" w:lastColumn="0" w:oddVBand="0" w:evenVBand="0" w:oddHBand="0" w:evenHBand="0" w:firstRowFirstColumn="0" w:firstRowLastColumn="0" w:lastRowFirstColumn="0" w:lastRowLastColumn="0"/>
            </w:pPr>
            <w:r>
              <w:t xml:space="preserve">OŘ </w:t>
            </w:r>
            <w:r w:rsidR="005109B2">
              <w:t>Praha, Partyzánská 24, 170 00 Praha 7</w:t>
            </w:r>
          </w:p>
        </w:tc>
      </w:tr>
    </w:tbl>
    <w:p w14:paraId="0CB56C83" w14:textId="77777777" w:rsidR="00073E2B" w:rsidRDefault="00073E2B" w:rsidP="00BD232E">
      <w:pPr>
        <w:pStyle w:val="Nadpis2-1"/>
      </w:pPr>
      <w:bookmarkStart w:id="12" w:name="_Toc150787650"/>
      <w:bookmarkStart w:id="13" w:name="_Toc151985059"/>
      <w:r>
        <w:t>PŘEHLED VÝCHOZÍCH PODKLADŮ</w:t>
      </w:r>
      <w:bookmarkEnd w:id="12"/>
      <w:bookmarkEnd w:id="13"/>
    </w:p>
    <w:p w14:paraId="271096C3" w14:textId="77777777" w:rsidR="00073E2B" w:rsidRDefault="00073E2B" w:rsidP="00BD232E">
      <w:pPr>
        <w:pStyle w:val="Nadpis2-2"/>
      </w:pPr>
      <w:bookmarkStart w:id="14" w:name="_Toc150787651"/>
      <w:bookmarkStart w:id="15" w:name="_Toc151985060"/>
      <w:r>
        <w:t>Projektová dokumentace</w:t>
      </w:r>
      <w:bookmarkEnd w:id="14"/>
      <w:bookmarkEnd w:id="15"/>
    </w:p>
    <w:p w14:paraId="42748105" w14:textId="77777777" w:rsidR="00073E2B" w:rsidRDefault="00073E2B" w:rsidP="00BD232E">
      <w:pPr>
        <w:pStyle w:val="Text2-1"/>
      </w:pPr>
      <w:r>
        <w:t>Projektová dokumentace „</w:t>
      </w:r>
      <w:r w:rsidR="005109B2" w:rsidRPr="005109B2">
        <w:t>Oprava TV v úseku Lysá nad Labem (mimo) – Stará Boleslav (mimo)</w:t>
      </w:r>
      <w:r>
        <w:t xml:space="preserve">“, zpracovatel </w:t>
      </w:r>
      <w:r w:rsidR="005109B2" w:rsidRPr="005109B2">
        <w:t>Elektrizace železnic Praha a.s., Praha 4 – Nusle, nám. Hrdinů 1693/4a, PSČ 14000</w:t>
      </w:r>
      <w:r>
        <w:t>, datum</w:t>
      </w:r>
      <w:r w:rsidR="005109B2">
        <w:t xml:space="preserve"> 31.</w:t>
      </w:r>
      <w:r w:rsidR="006C0343">
        <w:t xml:space="preserve"> </w:t>
      </w:r>
      <w:r w:rsidR="005109B2">
        <w:t>10.</w:t>
      </w:r>
      <w:r w:rsidR="006C0343">
        <w:t xml:space="preserve"> </w:t>
      </w:r>
      <w:r w:rsidR="005109B2">
        <w:t>2023</w:t>
      </w:r>
      <w:r w:rsidR="00A12CCC">
        <w:t>.</w:t>
      </w:r>
    </w:p>
    <w:p w14:paraId="0A866FEA" w14:textId="77777777" w:rsidR="00073E2B" w:rsidRDefault="00073E2B" w:rsidP="00BD232E">
      <w:pPr>
        <w:pStyle w:val="Nadpis2-2"/>
      </w:pPr>
      <w:bookmarkStart w:id="16" w:name="_Toc150787652"/>
      <w:bookmarkStart w:id="17" w:name="_Toc151985061"/>
      <w:r w:rsidRPr="005109B2">
        <w:t>Související dokumentace</w:t>
      </w:r>
      <w:bookmarkEnd w:id="16"/>
      <w:bookmarkEnd w:id="17"/>
    </w:p>
    <w:p w14:paraId="7B16F462" w14:textId="79E8E59D" w:rsidR="009D58CF" w:rsidRPr="009D58CF" w:rsidRDefault="009D58CF" w:rsidP="009D58CF">
      <w:pPr>
        <w:pStyle w:val="Text2-1"/>
      </w:pPr>
      <w:r>
        <w:t>Vyjádření k projektové dokumentaci stavby, Lesy České republiky, Lesní správa Brandýs nad Labem, datum 9.10.2023.</w:t>
      </w:r>
    </w:p>
    <w:p w14:paraId="6998849E" w14:textId="77777777" w:rsidR="00073E2B" w:rsidRDefault="00073E2B" w:rsidP="00BD232E">
      <w:pPr>
        <w:pStyle w:val="Nadpis2-1"/>
      </w:pPr>
      <w:bookmarkStart w:id="18" w:name="_Toc150787653"/>
      <w:bookmarkStart w:id="19" w:name="_Toc151985062"/>
      <w:r>
        <w:t>KOORDINACE S JINÝMI STAVBAMI</w:t>
      </w:r>
      <w:bookmarkEnd w:id="18"/>
      <w:bookmarkEnd w:id="19"/>
      <w:r>
        <w:t xml:space="preserve"> </w:t>
      </w:r>
    </w:p>
    <w:p w14:paraId="1B249AA3" w14:textId="77777777" w:rsidR="00073E2B" w:rsidRDefault="00073E2B" w:rsidP="00BD232E">
      <w:pPr>
        <w:pStyle w:val="Text2-1"/>
      </w:pPr>
      <w: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664D0EA4" w14:textId="77777777" w:rsidR="00073E2B" w:rsidRPr="002247E3" w:rsidRDefault="00073E2B" w:rsidP="005109B2">
      <w:pPr>
        <w:pStyle w:val="Text2-1"/>
      </w:pPr>
      <w:r w:rsidRPr="002247E3">
        <w:t xml:space="preserve">U této akce se nepředpokládá koordinace s jinými stavbami. </w:t>
      </w:r>
    </w:p>
    <w:p w14:paraId="3537A8F5" w14:textId="77777777" w:rsidR="00073E2B" w:rsidRDefault="00073E2B" w:rsidP="00BD232E">
      <w:pPr>
        <w:pStyle w:val="Nadpis2-1"/>
      </w:pPr>
      <w:bookmarkStart w:id="20" w:name="_Toc150787654"/>
      <w:bookmarkStart w:id="21" w:name="_Toc151985063"/>
      <w:r>
        <w:lastRenderedPageBreak/>
        <w:t>ZVLÁŠTNÍ TECHNICKÉ PODMÍMKY A POŽADAVKY NA PROVEDENÍ DÍLA</w:t>
      </w:r>
      <w:bookmarkEnd w:id="20"/>
      <w:bookmarkEnd w:id="21"/>
    </w:p>
    <w:p w14:paraId="335990C0" w14:textId="77777777" w:rsidR="00073E2B" w:rsidRDefault="00073E2B" w:rsidP="00BD232E">
      <w:pPr>
        <w:pStyle w:val="Nadpis2-2"/>
      </w:pPr>
      <w:bookmarkStart w:id="22" w:name="_Toc150787655"/>
      <w:bookmarkStart w:id="23" w:name="_Toc151985064"/>
      <w:r>
        <w:t>Všeobecně</w:t>
      </w:r>
      <w:bookmarkEnd w:id="22"/>
      <w:bookmarkEnd w:id="23"/>
    </w:p>
    <w:p w14:paraId="0E12F61C" w14:textId="77777777" w:rsidR="00073E2B" w:rsidRDefault="00073E2B" w:rsidP="00BD232E">
      <w:pPr>
        <w:pStyle w:val="Text2-1"/>
      </w:pPr>
      <w:r>
        <w:rPr>
          <w:b/>
        </w:rPr>
        <w:t>ZTP</w:t>
      </w:r>
      <w:r>
        <w:t xml:space="preserve"> jsou vydávány pro každou zakázku zvlášť a definují další parametry Díla a upřesňují konkrétní podmínky a specifické požadavky pro zhotovení Díla dle aktuálních</w:t>
      </w:r>
      <w:r>
        <w:rPr>
          <w:b/>
        </w:rPr>
        <w:t xml:space="preserve"> </w:t>
      </w:r>
      <w:r>
        <w:t xml:space="preserve">TKP a Smluvních podmínek. </w:t>
      </w:r>
    </w:p>
    <w:p w14:paraId="08785A48" w14:textId="77777777" w:rsidR="00073E2B" w:rsidRDefault="00073E2B" w:rsidP="00BD232E">
      <w:pPr>
        <w:pStyle w:val="Text2-1"/>
      </w:pPr>
      <w:r>
        <w:t xml:space="preserve">Pokud není v ZTP upraveno znění ustanovení TKP, Kapitoly 1 uplatní se ustanovení TKP přiměřeně i u provádění </w:t>
      </w:r>
      <w:r w:rsidRPr="002247E3">
        <w:t>obnovy</w:t>
      </w:r>
      <w:r w:rsidRPr="005109B2">
        <w:t xml:space="preserve"> trati. Relevantní ustanovení TKP obsahující podmínky na zajištění postupů aby kvalita provedených prací minimálně splňovala požadavky platných norem a předpisů, nebo měla obvyklou úroveň s přihlédnutím k funkci bezpečnosti a životnosti celé </w:t>
      </w:r>
      <w:r w:rsidRPr="002247E3">
        <w:t>obnovované stavby</w:t>
      </w:r>
      <w:r>
        <w:t xml:space="preserve"> se uplatní vždy.</w:t>
      </w:r>
    </w:p>
    <w:p w14:paraId="0C2C21EC" w14:textId="77777777" w:rsidR="00073E2B" w:rsidRDefault="00073E2B" w:rsidP="00BD232E">
      <w:pPr>
        <w:pStyle w:val="Text2-2"/>
        <w:snapToGrid w:val="0"/>
      </w:pPr>
      <w:r>
        <w:t>Čl. 1.4.8 TKP, odst. 5 Text „…nejméně 5 pracovních dnů před termínem…“ se mění na „…nejméně 2 pracovní dny před termínem …“.</w:t>
      </w:r>
    </w:p>
    <w:p w14:paraId="141E2331" w14:textId="77777777" w:rsidR="00073E2B" w:rsidRDefault="00073E2B" w:rsidP="00BD232E">
      <w:pPr>
        <w:pStyle w:val="Text2-2"/>
        <w:snapToGrid w:val="0"/>
      </w:pPr>
      <w:r>
        <w:t xml:space="preserve">V čl. 1.7.1 TKP, odst. 1 se doplňuje text „…se zásadami směrnice SŽ SM011 (Dokumentace staveb Správy železnic, státní organizace), směrnice SŽDC č. 117 </w:t>
      </w:r>
      <w:bookmarkStart w:id="24" w:name="_Hlk121219653"/>
      <w:r>
        <w:t>(Předávání digitální dokumentace z investiční výstavby SŽDC)</w:t>
      </w:r>
      <w:bookmarkEnd w:id="24"/>
      <w:r>
        <w:t xml:space="preserve"> a pokynu GŘ č. 4/2016 </w:t>
      </w:r>
      <w:bookmarkStart w:id="25" w:name="_Hlk121219727"/>
      <w:r>
        <w:t>(Předávání digitální dokumentace a dat mezi SŽDC a externími subjekty)</w:t>
      </w:r>
      <w:bookmarkEnd w:id="25"/>
      <w:r>
        <w:t xml:space="preserve"> a pokynu GŘ SŽ PO-06/2020-GŘ </w:t>
      </w:r>
      <w:bookmarkStart w:id="26" w:name="_Hlk121219751"/>
      <w:r>
        <w:t>(Pokyn generálního ředitele k poskytování geodetických podkladů a činností pro přípravu a realizaci opravných a investičních akcí)</w:t>
      </w:r>
      <w:bookmarkEnd w:id="26"/>
      <w:r>
        <w:t xml:space="preserve"> a dále v souladu s dokumenty v této kapitole citovanými.“</w:t>
      </w:r>
    </w:p>
    <w:p w14:paraId="6338DB13" w14:textId="77777777" w:rsidR="00073E2B" w:rsidRDefault="00073E2B" w:rsidP="00BD232E">
      <w:pPr>
        <w:pStyle w:val="Text2-2"/>
        <w:snapToGrid w:val="0"/>
      </w:pPr>
      <w:r>
        <w:t>Čl. 1.7.3.2 TKP, odst. 1 se nepoužije.</w:t>
      </w:r>
    </w:p>
    <w:p w14:paraId="173964A9" w14:textId="77777777" w:rsidR="00073E2B" w:rsidRDefault="00073E2B" w:rsidP="00BD232E">
      <w:pPr>
        <w:pStyle w:val="Text2-2"/>
        <w:snapToGrid w:val="0"/>
      </w:pPr>
      <w:r>
        <w:t xml:space="preserve">Čl. </w:t>
      </w:r>
      <w:bookmarkStart w:id="27" w:name="_Hlk115950514"/>
      <w:r>
        <w:t xml:space="preserve">1.7.3.2 TKP, odst. 7 </w:t>
      </w:r>
      <w:bookmarkEnd w:id="27"/>
      <w:r>
        <w:t>se nepoužije.</w:t>
      </w:r>
    </w:p>
    <w:p w14:paraId="0FD76B6F" w14:textId="77777777" w:rsidR="00073E2B" w:rsidRDefault="00073E2B" w:rsidP="00BD232E">
      <w:pPr>
        <w:pStyle w:val="Text2-2"/>
        <w:snapToGrid w:val="0"/>
      </w:pPr>
      <w:r>
        <w:t>Čl. 1.7.3.3 TKP, odst. 1 se mění takto:</w:t>
      </w:r>
    </w:p>
    <w:p w14:paraId="5641321A" w14:textId="77777777" w:rsidR="00073E2B" w:rsidRDefault="00073E2B" w:rsidP="00073E2B">
      <w:pPr>
        <w:pStyle w:val="Text2-2"/>
        <w:numPr>
          <w:ilvl w:val="0"/>
          <w:numId w:val="0"/>
        </w:numPr>
        <w:tabs>
          <w:tab w:val="left" w:pos="708"/>
        </w:tabs>
        <w:ind w:left="1701"/>
      </w:pPr>
      <w:r>
        <w:t xml:space="preserve">Zhotovitel zajistí polohové a výškové zaměření skutečného provedení dokončených PS nebo SO nebo jejich částí geodetickými metodami na body ŽBP (vytyčovací síť) a schválené body definitivního zajištění v souřadnicovém systému S-JTSK a ve výškovém systému </w:t>
      </w:r>
      <w:proofErr w:type="spellStart"/>
      <w:r>
        <w:t>Bpv</w:t>
      </w:r>
      <w:proofErr w:type="spellEnd"/>
      <w:r>
        <w:t>.</w:t>
      </w:r>
    </w:p>
    <w:p w14:paraId="1E2BF2CD" w14:textId="77777777" w:rsidR="00073E2B" w:rsidRDefault="00073E2B" w:rsidP="00BD232E">
      <w:pPr>
        <w:pStyle w:val="Text2-2"/>
        <w:snapToGrid w:val="0"/>
      </w:pPr>
      <w:r>
        <w:t>Čl. 1.7.3.3 TKP, odst. 1 se mění takto:</w:t>
      </w:r>
    </w:p>
    <w:p w14:paraId="170E76C5" w14:textId="77777777" w:rsidR="00073E2B" w:rsidRDefault="00073E2B" w:rsidP="00073E2B">
      <w:pPr>
        <w:pStyle w:val="Text2-2"/>
        <w:numPr>
          <w:ilvl w:val="0"/>
          <w:numId w:val="0"/>
        </w:numPr>
        <w:tabs>
          <w:tab w:val="left" w:pos="708"/>
        </w:tabs>
        <w:ind w:left="1701"/>
      </w:pPr>
      <w:r>
        <w:t>Zhotovitel je povinen, v případě, že to povaha akce vyžaduje a v ZTP je konkrétně uveden požadavek na majetkoprávní vypořádání, zajistit vyhotovení podkladů pro toto vypořádání (geometrické plány apod.) v souladu s katastrální vyhláškou č. 357/2013 Sb. (o katastru nemovitostí), s výjimkou případu, kdy mu Objednatel oznámí, že jejich vyhotovení zajistí sám nebo že je zajistí vlastník (správce) technické infrastruktury.</w:t>
      </w:r>
    </w:p>
    <w:p w14:paraId="20EF244F" w14:textId="77777777" w:rsidR="00073E2B" w:rsidRDefault="00073E2B" w:rsidP="00BD232E">
      <w:pPr>
        <w:pStyle w:val="Text2-2"/>
        <w:snapToGrid w:val="0"/>
      </w:pPr>
      <w:r>
        <w:t>V čl. 1.7.3.5 TKP, se nepoužijí odstavce 5 a 6.</w:t>
      </w:r>
    </w:p>
    <w:p w14:paraId="11509BC8" w14:textId="77777777" w:rsidR="00073E2B" w:rsidRDefault="00073E2B" w:rsidP="00BD232E">
      <w:pPr>
        <w:pStyle w:val="Text2-2"/>
        <w:snapToGrid w:val="0"/>
      </w:pPr>
      <w:r>
        <w:t>Čl. 1.8.2 TKP, odst. 6 písm. a) se doplňuje textem „…byla-li RDS zpracována…“.</w:t>
      </w:r>
    </w:p>
    <w:p w14:paraId="5C74FA28" w14:textId="77777777" w:rsidR="00073E2B" w:rsidRDefault="00073E2B" w:rsidP="00BD232E">
      <w:pPr>
        <w:pStyle w:val="Text2-2"/>
        <w:snapToGrid w:val="0"/>
      </w:pPr>
      <w:r>
        <w:t>Čl. 1.8.2 TKP, odst. 7 se nepoužije.</w:t>
      </w:r>
    </w:p>
    <w:p w14:paraId="0EADBAB5" w14:textId="77777777" w:rsidR="00073E2B" w:rsidRDefault="00073E2B" w:rsidP="00BD232E">
      <w:pPr>
        <w:pStyle w:val="Text2-2"/>
        <w:snapToGrid w:val="0"/>
      </w:pPr>
      <w:r>
        <w:t>V čl. 1.8.3.1 TKP, odst. 2 se ruší text „… tj. zpravidla Stavební správa SŽ…“.</w:t>
      </w:r>
    </w:p>
    <w:p w14:paraId="39E073FE" w14:textId="77777777" w:rsidR="00073E2B" w:rsidRDefault="00073E2B" w:rsidP="00BD232E">
      <w:pPr>
        <w:pStyle w:val="Text2-2"/>
        <w:snapToGrid w:val="0"/>
      </w:pPr>
      <w:r>
        <w:t xml:space="preserve">V čl. 1.9.2 TKP, odst. 4 v odrážce „body ŽBP“ se ruší </w:t>
      </w:r>
      <w:proofErr w:type="gramStart"/>
      <w:r>
        <w:t>text „...v Dokladové</w:t>
      </w:r>
      <w:proofErr w:type="gramEnd"/>
      <w:r>
        <w:t xml:space="preserve"> části – Geodetický podklad pro projektovou činnost zpracovaný podle jiných právních předpisů…“</w:t>
      </w:r>
    </w:p>
    <w:p w14:paraId="72CEA0A0" w14:textId="77777777" w:rsidR="00073E2B" w:rsidRDefault="00073E2B" w:rsidP="00BD232E">
      <w:pPr>
        <w:pStyle w:val="Text2-2"/>
        <w:snapToGrid w:val="0"/>
      </w:pPr>
      <w:r>
        <w:t>Čl. 1.9.2 TKP, odst. 7 se nepoužije.</w:t>
      </w:r>
    </w:p>
    <w:p w14:paraId="7BF513A8" w14:textId="77777777" w:rsidR="00073E2B" w:rsidRDefault="00073E2B" w:rsidP="00BD232E">
      <w:pPr>
        <w:pStyle w:val="Text2-2"/>
        <w:snapToGrid w:val="0"/>
      </w:pPr>
      <w:r>
        <w:t xml:space="preserve">Čl. 1.9.4 TKP, odst. 2 se mění takto: </w:t>
      </w:r>
    </w:p>
    <w:p w14:paraId="040005DA" w14:textId="77777777" w:rsidR="00073E2B" w:rsidRDefault="00073E2B" w:rsidP="00073E2B">
      <w:pPr>
        <w:pStyle w:val="Text2-2"/>
        <w:numPr>
          <w:ilvl w:val="0"/>
          <w:numId w:val="0"/>
        </w:numPr>
        <w:tabs>
          <w:tab w:val="left" w:pos="708"/>
        </w:tabs>
        <w:ind w:left="1701"/>
      </w:pPr>
      <w:r>
        <w:t xml:space="preserve">V objektech zařízení Staveniště je Zhotovitel povinen na vlastní náklady zřídit a zajišťovat provoz prostorů pro výkon Stavebního dozoru a pracovního týmu </w:t>
      </w:r>
      <w:r>
        <w:lastRenderedPageBreak/>
        <w:t>Objednatele. Prostory poskytnuté Objednateli budou přiměřené velikosti Stavby.</w:t>
      </w:r>
    </w:p>
    <w:p w14:paraId="0FED2C61" w14:textId="77777777" w:rsidR="00073E2B" w:rsidRDefault="00073E2B" w:rsidP="00BD232E">
      <w:pPr>
        <w:pStyle w:val="Text2-2"/>
        <w:snapToGrid w:val="0"/>
      </w:pPr>
      <w:r>
        <w:t>Čl. 1.9.4 TKP, odst.</w:t>
      </w:r>
      <w:r w:rsidR="007219BB">
        <w:t xml:space="preserve"> </w:t>
      </w:r>
      <w:r>
        <w:t>5 se mění takto:</w:t>
      </w:r>
    </w:p>
    <w:p w14:paraId="18CC30D9" w14:textId="6B6047F4" w:rsidR="00073E2B" w:rsidRDefault="00882E05" w:rsidP="00073E2B">
      <w:pPr>
        <w:pStyle w:val="Text2-2"/>
        <w:numPr>
          <w:ilvl w:val="0"/>
          <w:numId w:val="0"/>
        </w:numPr>
        <w:tabs>
          <w:tab w:val="left" w:pos="708"/>
        </w:tabs>
        <w:ind w:left="1701"/>
      </w:pPr>
      <w:bookmarkStart w:id="28" w:name="_Hlk151648028"/>
      <w:r>
        <w:t>Zhotovitel zajistí provozní, sociální a výrobní zařízení Staveniště a odpadové hospodářství pro potřeby své a potřeby svých poddodavatelů pokud to charakter stavby vyžaduje.</w:t>
      </w:r>
      <w:bookmarkEnd w:id="28"/>
      <w:r>
        <w:t xml:space="preserve"> </w:t>
      </w:r>
      <w:r w:rsidR="00073E2B">
        <w:t>Zhotovitel se zavazuje zpracovat havarijní plán pro případný únik ropných látek ve smyslu zákona č. 254/2001 Sb. (vodní zákon). Zhotovitel bude řešit způsob odstavení stavebních strojů, zásobování strojů pohonnými hmotami, ochranu proti znečištění povrchových a podzemních vod a ovzduší.</w:t>
      </w:r>
    </w:p>
    <w:p w14:paraId="6C7AC3BB" w14:textId="77777777" w:rsidR="00073E2B" w:rsidRDefault="00073E2B" w:rsidP="00BD232E">
      <w:pPr>
        <w:pStyle w:val="Text2-2"/>
        <w:snapToGrid w:val="0"/>
      </w:pPr>
      <w:r>
        <w:t>V čl. 1.9.5.1 TKP, odst. 1, písm. e) se mění lhůta z 21 dnů na 7 dnů.</w:t>
      </w:r>
    </w:p>
    <w:p w14:paraId="3CB3C10A" w14:textId="77777777" w:rsidR="00073E2B" w:rsidRDefault="00073E2B" w:rsidP="00BD232E">
      <w:pPr>
        <w:pStyle w:val="Text2-2"/>
        <w:snapToGrid w:val="0"/>
      </w:pPr>
      <w:r>
        <w:t>Čl. 1.9.5.1 TKP, odst. 3 se nepoužije.</w:t>
      </w:r>
    </w:p>
    <w:p w14:paraId="570169E2" w14:textId="77777777" w:rsidR="00073E2B" w:rsidRDefault="00073E2B" w:rsidP="00BD232E">
      <w:pPr>
        <w:pStyle w:val="Text2-2"/>
        <w:snapToGrid w:val="0"/>
      </w:pPr>
      <w:r>
        <w:t>V čl. 1.10.5.2 TKP, odst. 3 se ruší text „… (zpravidla Stavební správa)“.</w:t>
      </w:r>
    </w:p>
    <w:p w14:paraId="6C47E75A" w14:textId="77777777" w:rsidR="00073E2B" w:rsidRDefault="00073E2B" w:rsidP="00BD232E">
      <w:pPr>
        <w:pStyle w:val="Text2-2"/>
        <w:snapToGrid w:val="0"/>
      </w:pPr>
      <w:r>
        <w:t>V čl. 1.11.3 TKP, odst. 4, písm. c) se mění lhůta z 90 dnů na 15 dnů a dále se mění počet z tří na jedno pracovní vyhotovení RDS osobě vykonávající Stavební dozor k posouzení a ke schválení.</w:t>
      </w:r>
    </w:p>
    <w:p w14:paraId="1D836940" w14:textId="77777777" w:rsidR="00073E2B" w:rsidRDefault="00073E2B" w:rsidP="00BD232E">
      <w:pPr>
        <w:pStyle w:val="Text2-2"/>
        <w:snapToGrid w:val="0"/>
      </w:pPr>
      <w:r>
        <w:t>V čl. 1.11.3 TKP, odst. 4, písm. d) se mění počet 4 souprav závěrových tabulek na 3 soupravy závěrových tabulek.</w:t>
      </w:r>
    </w:p>
    <w:p w14:paraId="556971F9" w14:textId="77777777" w:rsidR="00073E2B" w:rsidRDefault="00073E2B" w:rsidP="00BD232E">
      <w:pPr>
        <w:pStyle w:val="Text2-2"/>
        <w:snapToGrid w:val="0"/>
      </w:pPr>
      <w:r>
        <w:t>V čl. 1.11.3 TKP, odst. 4, písm. e) se mění takto:</w:t>
      </w:r>
    </w:p>
    <w:p w14:paraId="4946405D" w14:textId="77777777" w:rsidR="00073E2B" w:rsidRDefault="00073E2B" w:rsidP="00073E2B">
      <w:pPr>
        <w:pStyle w:val="Text2-2"/>
        <w:numPr>
          <w:ilvl w:val="0"/>
          <w:numId w:val="0"/>
        </w:numPr>
        <w:tabs>
          <w:tab w:val="left" w:pos="708"/>
        </w:tabs>
        <w:ind w:left="1701"/>
      </w:pPr>
      <w:r>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272000A2" w14:textId="77777777" w:rsidR="00073E2B" w:rsidRDefault="00073E2B" w:rsidP="00BD232E">
      <w:pPr>
        <w:pStyle w:val="Text2-2"/>
        <w:snapToGrid w:val="0"/>
      </w:pPr>
      <w:r>
        <w:t xml:space="preserve">V čl. 1.11.3 TKP, odst. 5, se mění </w:t>
      </w:r>
      <w:r w:rsidR="00593FB3">
        <w:t>lhůta z 45</w:t>
      </w:r>
      <w:r>
        <w:t xml:space="preserve"> dnů na 15 dnů.</w:t>
      </w:r>
    </w:p>
    <w:p w14:paraId="11C52052" w14:textId="77777777" w:rsidR="00073E2B" w:rsidRDefault="00073E2B" w:rsidP="00BD232E">
      <w:pPr>
        <w:pStyle w:val="Text2-2"/>
        <w:snapToGrid w:val="0"/>
      </w:pPr>
      <w:bookmarkStart w:id="29" w:name="_Ref150788200"/>
      <w:r>
        <w:t xml:space="preserve">V čl. 1.11.5 TKP, odst. 2 se mění text: </w:t>
      </w:r>
      <w:bookmarkStart w:id="30" w:name="_Hlk150756852"/>
      <w:r>
        <w:t>„…</w:t>
      </w:r>
      <w:bookmarkEnd w:id="30"/>
      <w:r>
        <w:t>a v podrobnostech směrnice SŽ SM011“ na text: „…členění dokumentace a číslování SO a PS se provádí v souladu se směrnicí SŽ SM011, přílohou P10 (pozn. netýká se popisového pole)“.</w:t>
      </w:r>
      <w:bookmarkEnd w:id="29"/>
    </w:p>
    <w:p w14:paraId="5275989E" w14:textId="77777777" w:rsidR="00073E2B" w:rsidRDefault="00073E2B" w:rsidP="00BD232E">
      <w:pPr>
        <w:pStyle w:val="Text2-2"/>
        <w:snapToGrid w:val="0"/>
      </w:pPr>
      <w:bookmarkStart w:id="31" w:name="_Ref150788289"/>
      <w:r>
        <w:t>Čl. 1.11.5.1 TKP, odst. 3 se mění takto:</w:t>
      </w:r>
      <w:bookmarkEnd w:id="31"/>
    </w:p>
    <w:p w14:paraId="046CD366" w14:textId="589E42F1" w:rsidR="00073E2B" w:rsidRDefault="00073E2B" w:rsidP="00073E2B">
      <w:pPr>
        <w:pStyle w:val="Text2-2"/>
        <w:numPr>
          <w:ilvl w:val="0"/>
          <w:numId w:val="0"/>
        </w:numPr>
        <w:tabs>
          <w:tab w:val="left" w:pos="708"/>
        </w:tabs>
        <w:ind w:left="1701"/>
      </w:pPr>
      <w:r>
        <w:t>Předání Dokumentace skutečného provedení stavby týkající se Díla Zhotovitelem Správci stavby proběhne v listinné podobě ve třech vyhotoveních</w:t>
      </w:r>
      <w:r w:rsidR="00383BA6">
        <w:t xml:space="preserve"> a kompletní dokumentace v elektronické podobě</w:t>
      </w:r>
      <w:r w:rsidR="000E7912">
        <w:t xml:space="preserve"> </w:t>
      </w:r>
      <w:r w:rsidR="00383BA6">
        <w:t>v rozsahu dle čl. 4.1.2.25.</w:t>
      </w:r>
      <w:r w:rsidR="005109B2">
        <w:t xml:space="preserve"> Termín předání Dokumentace skutečného provedení stavby je stanoven v čl. 5.1.</w:t>
      </w:r>
      <w:r w:rsidR="00DB1AED">
        <w:t>5</w:t>
      </w:r>
      <w:r w:rsidR="005109B2">
        <w:t xml:space="preserve"> těchto ZTP.</w:t>
      </w:r>
    </w:p>
    <w:p w14:paraId="5DF6960B" w14:textId="77777777" w:rsidR="00073E2B" w:rsidRDefault="00073E2B" w:rsidP="00BD232E">
      <w:pPr>
        <w:pStyle w:val="Text2-2"/>
        <w:snapToGrid w:val="0"/>
      </w:pPr>
      <w:r>
        <w:t>V čl. 1.11.5.1 TKP, se nepoužijí odstavce. 4 a 5.</w:t>
      </w:r>
    </w:p>
    <w:p w14:paraId="57E7015B" w14:textId="77777777" w:rsidR="00073E2B" w:rsidRDefault="00073E2B" w:rsidP="00BD232E">
      <w:pPr>
        <w:pStyle w:val="Text2-2"/>
        <w:snapToGrid w:val="0"/>
      </w:pPr>
      <w:bookmarkStart w:id="32" w:name="_Ref150787758"/>
      <w:r>
        <w:t>ČL 1.11.5.1 TKP, odst. 6 se mění takto:</w:t>
      </w:r>
      <w:bookmarkEnd w:id="32"/>
    </w:p>
    <w:p w14:paraId="542BE656" w14:textId="77777777" w:rsidR="00073E2B" w:rsidRDefault="00073E2B" w:rsidP="00073E2B">
      <w:pPr>
        <w:pStyle w:val="Text2-2"/>
        <w:numPr>
          <w:ilvl w:val="0"/>
          <w:numId w:val="0"/>
        </w:numPr>
        <w:tabs>
          <w:tab w:val="left" w:pos="708"/>
        </w:tabs>
        <w:ind w:left="1701"/>
      </w:pPr>
      <w:r>
        <w:t>Odevzdání dokumentace (DSPS) bude v elektronické podobě provedeno dle směrnice SŽDC č. 117 a pokynu GŘ č. 4/2016 na záznamovém médiu uvedeném v ZD:</w:t>
      </w:r>
    </w:p>
    <w:p w14:paraId="333048C2" w14:textId="77777777" w:rsidR="00073E2B" w:rsidRDefault="00073E2B" w:rsidP="002247E3">
      <w:pPr>
        <w:pStyle w:val="Text2-2"/>
        <w:numPr>
          <w:ilvl w:val="0"/>
          <w:numId w:val="13"/>
        </w:numPr>
        <w:tabs>
          <w:tab w:val="left" w:pos="708"/>
        </w:tabs>
        <w:snapToGrid w:val="0"/>
      </w:pPr>
      <w:r>
        <w:t>kompletní dokumentace stavby v otevřené formě</w:t>
      </w:r>
    </w:p>
    <w:p w14:paraId="5E641A4F" w14:textId="77777777" w:rsidR="00073E2B" w:rsidRDefault="00073E2B" w:rsidP="002247E3">
      <w:pPr>
        <w:pStyle w:val="Odstavecseseznamem"/>
        <w:numPr>
          <w:ilvl w:val="0"/>
          <w:numId w:val="13"/>
        </w:numPr>
        <w:spacing w:before="240"/>
        <w:rPr>
          <w:sz w:val="18"/>
          <w:szCs w:val="18"/>
        </w:rPr>
      </w:pPr>
      <w:r>
        <w:rPr>
          <w:sz w:val="18"/>
          <w:szCs w:val="18"/>
        </w:rPr>
        <w:t>kompletní dokumentace stavby v uzavřené formě</w:t>
      </w:r>
    </w:p>
    <w:p w14:paraId="41522EC0" w14:textId="77777777" w:rsidR="00073E2B" w:rsidRDefault="00073E2B" w:rsidP="002247E3">
      <w:pPr>
        <w:pStyle w:val="Text2-2"/>
        <w:numPr>
          <w:ilvl w:val="0"/>
          <w:numId w:val="13"/>
        </w:numPr>
        <w:tabs>
          <w:tab w:val="left" w:pos="708"/>
        </w:tabs>
        <w:snapToGrid w:val="0"/>
        <w:spacing w:before="240"/>
      </w:pPr>
      <w:r>
        <w:t xml:space="preserve">kompletní dokumentace stavby ve struktuře </w:t>
      </w:r>
      <w:proofErr w:type="spellStart"/>
      <w:r>
        <w:t>TreeInfo</w:t>
      </w:r>
      <w:proofErr w:type="spellEnd"/>
      <w:r>
        <w:t xml:space="preserve"> (</w:t>
      </w:r>
      <w:proofErr w:type="spellStart"/>
      <w:r>
        <w:t>InvestDokument</w:t>
      </w:r>
      <w:proofErr w:type="spellEnd"/>
      <w:r>
        <w:t>) v otevřené a uzavřené formě.</w:t>
      </w:r>
    </w:p>
    <w:p w14:paraId="08D864BA" w14:textId="77777777" w:rsidR="00073E2B" w:rsidRDefault="00073E2B" w:rsidP="00BD232E">
      <w:pPr>
        <w:pStyle w:val="Text2-2"/>
        <w:snapToGrid w:val="0"/>
      </w:pPr>
      <w:bookmarkStart w:id="33" w:name="_Ref150788476"/>
      <w:r>
        <w:t>V čl. 1.11.5.1 TKP, odst. 7 se ruší text: „</w:t>
      </w:r>
      <w:proofErr w:type="gramStart"/>
      <w:r>
        <w:t>…*.XML</w:t>
      </w:r>
      <w:proofErr w:type="gramEnd"/>
      <w:r>
        <w:t xml:space="preserve"> (datový předpis XDC)“.</w:t>
      </w:r>
      <w:bookmarkEnd w:id="33"/>
    </w:p>
    <w:p w14:paraId="709CF967" w14:textId="77777777" w:rsidR="00073E2B" w:rsidRDefault="00073E2B" w:rsidP="00BD232E">
      <w:pPr>
        <w:pStyle w:val="Text2-1"/>
      </w:pPr>
      <w:r>
        <w:lastRenderedPageBreak/>
        <w:t>Vzhledem k tomu, že Zadávací dokumentace neobsahuje Všeobecní technické podmínky (VTP), tak odkazy v TKP na VTP jsou odkazem na ZTP.</w:t>
      </w:r>
    </w:p>
    <w:p w14:paraId="5118C958" w14:textId="77777777" w:rsidR="00073E2B" w:rsidRDefault="00073E2B" w:rsidP="00BD232E">
      <w:pPr>
        <w:pStyle w:val="Text2-2"/>
        <w:snapToGrid w:val="0"/>
      </w:pPr>
      <w:r>
        <w:t>Objednatel je oprávněn (vzhledem k charakteru liniových staveb) předávat Zhotoviteli Staveniště (včetně ploch a objektů pro ZS předjednaných v Projektové dokumentaci) po úsecích v samostatných lokalitách v časově oddělených etapách, avšak vždy tak, aby mohl Zhotovitel zahájit provádění příslušné Sekce nebo SO/PS. Předání jednotlivých částí Staveniště se uskutečňuje v dobách stanovených v harmonogramu dle Pod-článku 8.3 [Harmonogram] Smluvních podmínek a není-li v harmonogramu takto stanovené v souladu s Pod-článkem 2.1 [Právo přístupu na staveniště] odstavce 2 Smluvních podmínek, a to na základě předchozí písemné žádosti Zhotovitele, která nesmí být Správci stavby doručena později, než 14 kalendářních dní před stanovenou dobou předání Staveniště.</w:t>
      </w:r>
    </w:p>
    <w:p w14:paraId="3EF12895" w14:textId="77777777" w:rsidR="00073E2B" w:rsidRDefault="00073E2B" w:rsidP="00BD232E">
      <w:pPr>
        <w:pStyle w:val="Text2-2"/>
        <w:snapToGrid w:val="0"/>
      </w:pPr>
      <w:r>
        <w:t xml:space="preserve">Pro vyloučení pochybností platí, že v rozsahu, v jakém bylo neplnění povinností </w:t>
      </w:r>
      <w:r>
        <w:rPr>
          <w:rFonts w:cs="Verdana"/>
        </w:rPr>
        <w:t xml:space="preserve">Objednatele poskytnout výše uvedená práva </w:t>
      </w:r>
      <w:r>
        <w:rPr>
          <w:rFonts w:cs="Verdana"/>
          <w:b/>
        </w:rPr>
        <w:t>užívání některé části Staveniště</w:t>
      </w:r>
      <w:r>
        <w:rPr>
          <w:rFonts w:cs="Verdana"/>
        </w:rPr>
        <w:t xml:space="preserve"> způsobeno nějakou chybou nebo opožděním Zhotovitele, zejména neposkytnutím potřebné součinnost, a to včetně chyby v některém z Dokumentů zhotovitele nebo prodlení s jeho převzetím, nemá Zhotovitel žádné nároky podle Článku 20 [</w:t>
      </w:r>
      <w:r>
        <w:rPr>
          <w:rFonts w:ascii="Verdana-Italic" w:hAnsi="Verdana-Italic" w:cs="Verdana-Italic"/>
          <w:i/>
          <w:iCs/>
        </w:rPr>
        <w:t>Claimy, spory a rozhodčí řízení</w:t>
      </w:r>
      <w:r>
        <w:rPr>
          <w:rFonts w:cs="Verdana"/>
        </w:rPr>
        <w:t>] nebo jiného ustanovení Smluvních podmínek.</w:t>
      </w:r>
    </w:p>
    <w:p w14:paraId="44AEC062" w14:textId="77777777" w:rsidR="00073E2B" w:rsidRDefault="00073E2B" w:rsidP="00BD232E">
      <w:pPr>
        <w:pStyle w:val="Text2-2"/>
        <w:snapToGrid w:val="0"/>
      </w:pPr>
      <w:r>
        <w:t xml:space="preserve">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 </w:t>
      </w:r>
      <w:r>
        <w:rPr>
          <w:rFonts w:cs="Verdana"/>
        </w:rPr>
        <w:t xml:space="preserve">V případě přerušení prací podle tohoto odstavce ZTP nemá Zhotovitel nároky podle </w:t>
      </w:r>
      <w:r>
        <w:t>Pod-článku 16.1 [</w:t>
      </w:r>
      <w:r>
        <w:rPr>
          <w:i/>
        </w:rPr>
        <w:t>Oprávnění zhotovitele přerušit práci</w:t>
      </w:r>
      <w:r>
        <w:t>] Smluvních podmínek.</w:t>
      </w:r>
    </w:p>
    <w:p w14:paraId="7F174AC9" w14:textId="77777777" w:rsidR="00073E2B" w:rsidRPr="002247E3" w:rsidRDefault="00073E2B" w:rsidP="00BD232E">
      <w:pPr>
        <w:pStyle w:val="Text2-2"/>
        <w:snapToGrid w:val="0"/>
      </w:pPr>
      <w:r w:rsidRPr="002247E3">
        <w:t xml:space="preserve">Provedení </w:t>
      </w:r>
      <w:r w:rsidRPr="002247E3">
        <w:rPr>
          <w:b/>
        </w:rPr>
        <w:t xml:space="preserve">kontrolní zkoušky </w:t>
      </w:r>
      <w:r w:rsidRPr="002247E3">
        <w:t xml:space="preserve">zařízení elektro </w:t>
      </w:r>
      <w:bookmarkStart w:id="34" w:name="_Hlk120195602"/>
      <w:r w:rsidRPr="002247E3">
        <w:t xml:space="preserve">(trakčního vedení, napájecí a spínací stanice, distribuční transformovny, EPZ) </w:t>
      </w:r>
      <w:bookmarkEnd w:id="34"/>
      <w:r w:rsidRPr="002247E3">
        <w:rPr>
          <w:b/>
        </w:rPr>
        <w:t>vyžaduje Objednatel v širším rozsahu, než je uvedeno v příslušných TKP.</w:t>
      </w:r>
      <w:r w:rsidRPr="002247E3">
        <w:t xml:space="preserve"> Veškeré doklady o měřeních a zkouškách bude Zhotovitel Objednateli předkládat vždy včetně vyhodnocení zjištěných parametrů.</w:t>
      </w:r>
    </w:p>
    <w:p w14:paraId="3B9D0365" w14:textId="77777777" w:rsidR="00073E2B" w:rsidRPr="002247E3" w:rsidRDefault="00073E2B" w:rsidP="00BD232E">
      <w:pPr>
        <w:pStyle w:val="Text2-2"/>
        <w:snapToGrid w:val="0"/>
      </w:pPr>
      <w:r w:rsidRPr="002247E3">
        <w:t>Kontroly a zkoušky rozvoden před uvedením do zkušebního provozu (pod napětím)</w:t>
      </w:r>
    </w:p>
    <w:p w14:paraId="119815A2" w14:textId="77777777" w:rsidR="00073E2B" w:rsidRPr="002247E3" w:rsidRDefault="00073E2B" w:rsidP="002247E3">
      <w:pPr>
        <w:pStyle w:val="Odstavec1-1a"/>
        <w:numPr>
          <w:ilvl w:val="0"/>
          <w:numId w:val="15"/>
        </w:numPr>
      </w:pPr>
      <w:r w:rsidRPr="002247E3">
        <w:t>Všeobecné základní podmínky:</w:t>
      </w:r>
    </w:p>
    <w:p w14:paraId="12829676" w14:textId="77777777" w:rsidR="00073E2B" w:rsidRPr="002247E3" w:rsidRDefault="00073E2B" w:rsidP="00126CEE">
      <w:pPr>
        <w:pStyle w:val="Odstavec1-4i"/>
      </w:pPr>
      <w:r w:rsidRPr="002247E3">
        <w:t>ukončené hlavní montážní práce, zprovozněné technologické zařízení, blokovací podmínky atd.</w:t>
      </w:r>
    </w:p>
    <w:p w14:paraId="36D2DF98" w14:textId="77777777" w:rsidR="00073E2B" w:rsidRPr="002247E3" w:rsidRDefault="00073E2B" w:rsidP="00126CEE">
      <w:pPr>
        <w:pStyle w:val="Odstavec1-4i"/>
      </w:pPr>
      <w:r w:rsidRPr="002247E3">
        <w:t>vyhotovené výchozí revizní zprávy včetně provedených zkoušek zařízení z hlediska elektrické bezpečnosti dle platných ČSN a předepsaných protokolů,</w:t>
      </w:r>
    </w:p>
    <w:p w14:paraId="52D8A2EF" w14:textId="77777777" w:rsidR="00073E2B" w:rsidRPr="002247E3" w:rsidRDefault="00073E2B" w:rsidP="00126CEE">
      <w:pPr>
        <w:pStyle w:val="Odstavec1-4i"/>
      </w:pPr>
      <w:r w:rsidRPr="002247E3">
        <w:t>kontrola a nastavení ochran řídících obvodů transformátorů, cejchování a diagnostika měřících transformátorů,</w:t>
      </w:r>
    </w:p>
    <w:p w14:paraId="5BEF870F" w14:textId="77777777" w:rsidR="00073E2B" w:rsidRPr="002247E3" w:rsidRDefault="00073E2B" w:rsidP="001D0CEB">
      <w:pPr>
        <w:pStyle w:val="Odstavec1-1a"/>
      </w:pPr>
      <w:r w:rsidRPr="002247E3">
        <w:t>Ostatní specifické podmínky:</w:t>
      </w:r>
    </w:p>
    <w:p w14:paraId="0F1D3B4B" w14:textId="77777777" w:rsidR="00073E2B" w:rsidRPr="002247E3" w:rsidRDefault="00073E2B" w:rsidP="00126CEE">
      <w:pPr>
        <w:pStyle w:val="Odstavec1-4i"/>
      </w:pPr>
      <w:r w:rsidRPr="002247E3">
        <w:t>Kontrola Technologického zařízení</w:t>
      </w:r>
    </w:p>
    <w:p w14:paraId="6F7874D9" w14:textId="77777777" w:rsidR="00073E2B" w:rsidRPr="002247E3" w:rsidRDefault="00073E2B" w:rsidP="002247E3">
      <w:pPr>
        <w:pStyle w:val="Odstavecseseznamem"/>
        <w:numPr>
          <w:ilvl w:val="0"/>
          <w:numId w:val="14"/>
        </w:numPr>
        <w:ind w:left="2552" w:hanging="284"/>
        <w:rPr>
          <w:sz w:val="18"/>
          <w:szCs w:val="18"/>
        </w:rPr>
      </w:pPr>
      <w:r w:rsidRPr="002247E3">
        <w:rPr>
          <w:sz w:val="18"/>
          <w:szCs w:val="18"/>
        </w:rPr>
        <w:t>vybavení bezpečnostními tabulkami, osazení popisných tabulek zařízení apod.,</w:t>
      </w:r>
    </w:p>
    <w:p w14:paraId="7B27A968" w14:textId="77777777" w:rsidR="00073E2B" w:rsidRPr="002247E3" w:rsidRDefault="00073E2B" w:rsidP="002247E3">
      <w:pPr>
        <w:pStyle w:val="Odstavecseseznamem"/>
        <w:numPr>
          <w:ilvl w:val="0"/>
          <w:numId w:val="14"/>
        </w:numPr>
        <w:ind w:left="2552" w:hanging="284"/>
        <w:rPr>
          <w:sz w:val="18"/>
          <w:szCs w:val="18"/>
        </w:rPr>
      </w:pPr>
      <w:r w:rsidRPr="002247E3">
        <w:rPr>
          <w:sz w:val="18"/>
          <w:szCs w:val="18"/>
        </w:rPr>
        <w:t>kontrola funkce elektroinstalace, temperování přístrojů a místností rozvodny, osvětlení,</w:t>
      </w:r>
    </w:p>
    <w:p w14:paraId="3B9AEF4C" w14:textId="77777777" w:rsidR="00073E2B" w:rsidRPr="002247E3" w:rsidRDefault="00073E2B" w:rsidP="002247E3">
      <w:pPr>
        <w:pStyle w:val="Odstavecseseznamem"/>
        <w:numPr>
          <w:ilvl w:val="0"/>
          <w:numId w:val="14"/>
        </w:numPr>
        <w:ind w:left="2552" w:hanging="284"/>
        <w:rPr>
          <w:sz w:val="18"/>
          <w:szCs w:val="18"/>
        </w:rPr>
      </w:pPr>
      <w:r w:rsidRPr="002247E3">
        <w:rPr>
          <w:sz w:val="18"/>
          <w:szCs w:val="18"/>
        </w:rPr>
        <w:t>ochrana proti korozi, barevné a bezpečnostní nátěry, barevné značení vodičů, kabelů a uzemňovacího vedení</w:t>
      </w:r>
    </w:p>
    <w:p w14:paraId="41DAFB78" w14:textId="77777777" w:rsidR="00073E2B" w:rsidRPr="002247E3" w:rsidRDefault="00073E2B" w:rsidP="002247E3">
      <w:pPr>
        <w:pStyle w:val="Odstavecseseznamem"/>
        <w:numPr>
          <w:ilvl w:val="0"/>
          <w:numId w:val="14"/>
        </w:numPr>
        <w:ind w:left="2552" w:hanging="284"/>
        <w:rPr>
          <w:sz w:val="18"/>
          <w:szCs w:val="18"/>
        </w:rPr>
      </w:pPr>
      <w:r w:rsidRPr="002247E3">
        <w:rPr>
          <w:sz w:val="18"/>
          <w:szCs w:val="18"/>
        </w:rPr>
        <w:lastRenderedPageBreak/>
        <w:t xml:space="preserve">splnění podmínek z hlediska bezpečnosti práce a </w:t>
      </w:r>
      <w:r w:rsidR="00403ED3" w:rsidRPr="002247E3">
        <w:rPr>
          <w:sz w:val="18"/>
          <w:szCs w:val="18"/>
        </w:rPr>
        <w:t>ekologických požadavků</w:t>
      </w:r>
    </w:p>
    <w:p w14:paraId="08EE01AA" w14:textId="77777777" w:rsidR="00073E2B" w:rsidRPr="002247E3" w:rsidRDefault="00073E2B" w:rsidP="00126CEE">
      <w:pPr>
        <w:pStyle w:val="Odstavec1-4i"/>
      </w:pPr>
      <w:r w:rsidRPr="002247E3">
        <w:t>Zkoušky a prověření správné funkce řídících a pomocných obvodů, blokování, ovládání a signalizace technologického zařízení dle jednotlivých způsobů obsluhy (tzn. místní, dálková, ústřední).</w:t>
      </w:r>
    </w:p>
    <w:p w14:paraId="2DC28CC8" w14:textId="77777777" w:rsidR="00073E2B" w:rsidRPr="002247E3" w:rsidRDefault="00073E2B" w:rsidP="00126CEE">
      <w:pPr>
        <w:pStyle w:val="Odstavec1-4i"/>
      </w:pPr>
      <w:r w:rsidRPr="002247E3">
        <w:t>Zkoušky a prověření správné funkce řídících a pomocných obvodů, ovládání a signalizace zařízení ovládací skříně pro ovládání úsekových odpojovačů dle jednotlivých způsobů obsluhy (tzn. místní, dálková, ústřední).</w:t>
      </w:r>
    </w:p>
    <w:p w14:paraId="1B9FAD13" w14:textId="77777777" w:rsidR="00073E2B" w:rsidRPr="002247E3" w:rsidRDefault="00073E2B" w:rsidP="00126CEE">
      <w:pPr>
        <w:pStyle w:val="Odstavec1-4i"/>
      </w:pPr>
      <w:r w:rsidRPr="002247E3">
        <w:t>Kontrola funkce vypínačů při působení ochran, kontrola převodů a nastavení ochran, kontrola funkce vlastní spotřeby rozvodny.</w:t>
      </w:r>
    </w:p>
    <w:p w14:paraId="57BF7244" w14:textId="77777777" w:rsidR="00073E2B" w:rsidRPr="002247E3" w:rsidRDefault="00073E2B" w:rsidP="00126CEE">
      <w:pPr>
        <w:pStyle w:val="Odstavec1-4i"/>
      </w:pPr>
      <w:r w:rsidRPr="002247E3">
        <w:t>Kontrola dokumentace, výrobních výkresů a jejich opravy dle skutečného provedení atd.</w:t>
      </w:r>
    </w:p>
    <w:p w14:paraId="668F75AA" w14:textId="77777777" w:rsidR="00073E2B" w:rsidRPr="002247E3" w:rsidRDefault="00073E2B" w:rsidP="00126CEE">
      <w:pPr>
        <w:pStyle w:val="Odstavec1-4i"/>
      </w:pPr>
      <w:r w:rsidRPr="002247E3">
        <w:t>Kontrola připojení napájecí stanice (TT i TM) na TV a zpětného vedení.</w:t>
      </w:r>
    </w:p>
    <w:p w14:paraId="28A1E83B" w14:textId="77777777" w:rsidR="00073E2B" w:rsidRPr="002247E3" w:rsidRDefault="00073E2B" w:rsidP="00126CEE">
      <w:pPr>
        <w:pStyle w:val="Odstavec1-4i"/>
      </w:pPr>
      <w:r w:rsidRPr="002247E3">
        <w:t>Kontrola kritických míst TV (mosty, tunely apod.) za účasti OŘ.</w:t>
      </w:r>
    </w:p>
    <w:p w14:paraId="6656E15E" w14:textId="77777777" w:rsidR="00073E2B" w:rsidRPr="002247E3" w:rsidRDefault="00073E2B" w:rsidP="001D0CEB">
      <w:pPr>
        <w:pStyle w:val="Odstavec1-1a"/>
      </w:pPr>
      <w:r w:rsidRPr="002247E3">
        <w:t>Kontroly a zkoušky rozvodny po uvedení pod napětí:</w:t>
      </w:r>
    </w:p>
    <w:p w14:paraId="2E10CD5C" w14:textId="77777777" w:rsidR="00073E2B" w:rsidRPr="002247E3" w:rsidRDefault="00073E2B" w:rsidP="00A01775">
      <w:pPr>
        <w:pStyle w:val="Odstavec1-4i"/>
      </w:pPr>
      <w:r w:rsidRPr="002247E3">
        <w:t>Provozní ověření přenosů měření, regulace napětí, převody proudových a napěťových měničů, ověření měřících veličin, ověření a nastavení vazeb napáječů.</w:t>
      </w:r>
    </w:p>
    <w:p w14:paraId="55A2FFB6" w14:textId="77777777" w:rsidR="00073E2B" w:rsidRPr="002247E3" w:rsidRDefault="00073E2B" w:rsidP="00A01775">
      <w:pPr>
        <w:pStyle w:val="Odstavec1-4i"/>
      </w:pPr>
      <w:r w:rsidRPr="002247E3">
        <w:t>Měření a nastavení parametrů FKZ, měření EMC.</w:t>
      </w:r>
    </w:p>
    <w:p w14:paraId="6938D948" w14:textId="77777777" w:rsidR="00073E2B" w:rsidRPr="002247E3" w:rsidRDefault="00073E2B" w:rsidP="00A01775">
      <w:pPr>
        <w:pStyle w:val="Odstavec1-4i"/>
      </w:pPr>
      <w:r w:rsidRPr="002247E3">
        <w:t>Zkratové zkoušky – účelem zkratových zkoušek bude zejména zjištění základních údajů, jako např. zkratových proudů a napětí v místě zkratu, impedance trakčního vedení, funkční zkouška a provozní ověření ochran, zjištění parametrů a hodnot pro zařízení pro měření místa zkratu.</w:t>
      </w:r>
    </w:p>
    <w:p w14:paraId="44F49C23" w14:textId="77777777" w:rsidR="00073E2B" w:rsidRPr="002247E3" w:rsidRDefault="00073E2B" w:rsidP="001D0CEB">
      <w:pPr>
        <w:pStyle w:val="Odstavec1-1a"/>
      </w:pPr>
      <w:r w:rsidRPr="002247E3">
        <w:t>Předpokládá se provedení alespoň:</w:t>
      </w:r>
    </w:p>
    <w:p w14:paraId="7716C3A7" w14:textId="77777777" w:rsidR="00073E2B" w:rsidRPr="002247E3" w:rsidRDefault="00073E2B" w:rsidP="00340361">
      <w:pPr>
        <w:pStyle w:val="Odstavec1-4i"/>
      </w:pPr>
      <w:r w:rsidRPr="002247E3">
        <w:t xml:space="preserve">2 zkratů na ověření činnosti ochran pro každý vypínač </w:t>
      </w:r>
      <w:proofErr w:type="spellStart"/>
      <w:r w:rsidRPr="002247E3">
        <w:t>SpS</w:t>
      </w:r>
      <w:proofErr w:type="spellEnd"/>
      <w:r w:rsidRPr="002247E3">
        <w:t>,</w:t>
      </w:r>
    </w:p>
    <w:p w14:paraId="3F5CCECF" w14:textId="77777777" w:rsidR="00073E2B" w:rsidRPr="002247E3" w:rsidRDefault="00073E2B" w:rsidP="00340361">
      <w:pPr>
        <w:pStyle w:val="Odstavec1-4i"/>
      </w:pPr>
      <w:r w:rsidRPr="002247E3">
        <w:t>2 blízkých zkratů pro ověření činnosti každého napáječe napájecí stanice (TT i TM),</w:t>
      </w:r>
    </w:p>
    <w:p w14:paraId="6676BFD3" w14:textId="77777777" w:rsidR="00073E2B" w:rsidRPr="002247E3" w:rsidRDefault="00073E2B" w:rsidP="00340361">
      <w:pPr>
        <w:pStyle w:val="Odstavec1-4i"/>
      </w:pPr>
      <w:r w:rsidRPr="002247E3">
        <w:t>2 vzdálených zkratů pro ověření činnosti každého napáječe napájecí stanice (TT i TM).</w:t>
      </w:r>
    </w:p>
    <w:p w14:paraId="74A9FFAE" w14:textId="77777777" w:rsidR="00073E2B" w:rsidRPr="002247E3" w:rsidRDefault="00073E2B" w:rsidP="001D0CEB">
      <w:pPr>
        <w:pStyle w:val="Odstavec1-1a"/>
      </w:pPr>
      <w:r w:rsidRPr="002247E3">
        <w:t>Kontroly a zkoušky TV:</w:t>
      </w:r>
    </w:p>
    <w:p w14:paraId="38C2A3FB" w14:textId="77777777" w:rsidR="00073E2B" w:rsidRPr="002247E3" w:rsidRDefault="00073E2B" w:rsidP="000B0D6A">
      <w:pPr>
        <w:pStyle w:val="Odstavec1-4i"/>
      </w:pPr>
      <w:r w:rsidRPr="002247E3">
        <w:t xml:space="preserve">Kontrolní zkoušky a revize TV včetně ověření parametrů trolejového vedení budou provedeny dle příslušných kapitol TKP a platných ČSN a ČSN EN. Ověření parametrů trakčního vedení při provádění </w:t>
      </w:r>
      <w:proofErr w:type="spellStart"/>
      <w:r w:rsidRPr="002247E3">
        <w:t>technicko-bezpečnostních</w:t>
      </w:r>
      <w:proofErr w:type="spellEnd"/>
      <w:r w:rsidRPr="002247E3">
        <w:t xml:space="preserve"> zkoušek bude sledováno dle příslušného vnitřního předpisu Objednatele.</w:t>
      </w:r>
    </w:p>
    <w:p w14:paraId="1E19B212" w14:textId="77777777" w:rsidR="00073E2B" w:rsidRPr="002247E3" w:rsidRDefault="00073E2B" w:rsidP="000B0D6A">
      <w:pPr>
        <w:pStyle w:val="Odstavec1-4i"/>
      </w:pPr>
      <w:r w:rsidRPr="002247E3">
        <w:t xml:space="preserve">Součástí </w:t>
      </w:r>
      <w:proofErr w:type="spellStart"/>
      <w:r w:rsidRPr="002247E3">
        <w:t>technicko-bezpečnostních</w:t>
      </w:r>
      <w:proofErr w:type="spellEnd"/>
      <w:r w:rsidRPr="002247E3">
        <w:t xml:space="preserve"> zkoušek ve smyslu vyhlášky č. 177/1995 Sb., kterou se vydává stavební a technický řád drah, ve znění pozdějších předpisů, bude v rámci ověření provozuschopnosti a bezpečnosti i kontrola činnosti všech odpojovačů a odpínačů (v režimu: místně, dálkově, ústředně) s kontrolou signalizace na ovládací skříni odpojovačů a elektro dispečinku.</w:t>
      </w:r>
    </w:p>
    <w:p w14:paraId="5AD126DE" w14:textId="77777777" w:rsidR="00073E2B" w:rsidRPr="002247E3" w:rsidRDefault="00073E2B" w:rsidP="00BD232E">
      <w:pPr>
        <w:pStyle w:val="Text2-2"/>
        <w:snapToGrid w:val="0"/>
      </w:pPr>
      <w:r w:rsidRPr="002247E3">
        <w:rPr>
          <w:b/>
        </w:rPr>
        <w:t>K činnostem Zhotovitele v rámci plnění Smlouvy</w:t>
      </w:r>
      <w:r w:rsidRPr="002247E3">
        <w:t xml:space="preserve"> mimo jiné také patří:</w:t>
      </w:r>
    </w:p>
    <w:p w14:paraId="24CCF3AF" w14:textId="77777777" w:rsidR="00073E2B" w:rsidRPr="002247E3" w:rsidRDefault="00073E2B" w:rsidP="002247E3">
      <w:pPr>
        <w:pStyle w:val="Odstavec1-1a"/>
        <w:numPr>
          <w:ilvl w:val="0"/>
          <w:numId w:val="16"/>
        </w:numPr>
      </w:pPr>
      <w:r w:rsidRPr="002247E3">
        <w:t>zpracování koordinačních schémat ukolejnění a trakčních propojek (KSU</w:t>
      </w:r>
      <w:r w:rsidR="00116B22">
        <w:t xml:space="preserve"> </w:t>
      </w:r>
      <w:r w:rsidRPr="002247E3">
        <w:t>a</w:t>
      </w:r>
      <w:r w:rsidR="00116B22">
        <w:t xml:space="preserve"> </w:t>
      </w:r>
      <w:r w:rsidRPr="002247E3">
        <w:t>TP) pro jednotlivé stavební postupy,</w:t>
      </w:r>
    </w:p>
    <w:p w14:paraId="65AD3CAA" w14:textId="77777777" w:rsidR="00073E2B" w:rsidRPr="002247E3" w:rsidRDefault="00073E2B" w:rsidP="00657DC6">
      <w:pPr>
        <w:pStyle w:val="Odstavec1-1a"/>
      </w:pPr>
      <w:r w:rsidRPr="002247E3">
        <w:t>zpracování žádosti o vydání certifikátu o ověření subsystému (TSI),</w:t>
      </w:r>
    </w:p>
    <w:p w14:paraId="41FD3986" w14:textId="77777777" w:rsidR="00073E2B" w:rsidRPr="002247E3" w:rsidRDefault="00073E2B" w:rsidP="00657DC6">
      <w:pPr>
        <w:pStyle w:val="Odstavec1-1a"/>
      </w:pPr>
      <w:r w:rsidRPr="002247E3">
        <w:lastRenderedPageBreak/>
        <w:t>vydání osvědčení o bezpečnosti podle Prováděcího nařízení komise č. 402/2013 (o společné metodě pro hodnocení a posuzování rizik a o zrušení nařízení (ES) č. 352/2009)</w:t>
      </w:r>
    </w:p>
    <w:p w14:paraId="2A949582" w14:textId="77777777" w:rsidR="00073E2B" w:rsidRPr="002247E3" w:rsidRDefault="00073E2B" w:rsidP="00657DC6">
      <w:pPr>
        <w:pStyle w:val="Odstavec1-1a"/>
      </w:pPr>
      <w:r w:rsidRPr="002247E3">
        <w:t>zajištění návěsti pro značení přechodných pomalých jízd na ŽDC,</w:t>
      </w:r>
    </w:p>
    <w:p w14:paraId="0D0DC7C0" w14:textId="7B71884B" w:rsidR="00073E2B" w:rsidRPr="002247E3" w:rsidRDefault="00073E2B" w:rsidP="00F36FE5">
      <w:pPr>
        <w:pStyle w:val="Text2-2"/>
        <w:snapToGrid w:val="0"/>
      </w:pPr>
      <w:r w:rsidRPr="002247E3">
        <w:t>Zhotovitel je povinen zajistit veřejnoprávní projednání a vydání potřebných rozhodnutí, povolení, souhlasů a jiných opatření, nad rámec rozhodnutí, povolení, souhlasů zajištěných Objednatelem. Zejména se jedná o:</w:t>
      </w:r>
    </w:p>
    <w:p w14:paraId="64B4BF47" w14:textId="77777777" w:rsidR="00073E2B" w:rsidRPr="002247E3" w:rsidRDefault="00073E2B" w:rsidP="00F36FE5">
      <w:pPr>
        <w:pStyle w:val="Odstavec1-1a"/>
        <w:numPr>
          <w:ilvl w:val="0"/>
          <w:numId w:val="24"/>
        </w:numPr>
      </w:pPr>
      <w:r w:rsidRPr="002247E3">
        <w:t>veřejnoprávní projednání a vydání rozhodnutí vyžadovaných pro uzavírku, popř. objížďku pozemních komunikací a rozhodnutí vyžadovaná pro zvláštní užívání pozemních komunikací v souladu s příslušnými platnými ustanoveními zákona č. 13/1997 Sb. (o pozemních komunikacích), jestliže se jejich potřeba objeví v souvislosti s realizací Díla,</w:t>
      </w:r>
    </w:p>
    <w:p w14:paraId="051AFF48" w14:textId="77777777" w:rsidR="00073E2B" w:rsidRPr="002247E3" w:rsidRDefault="00073E2B" w:rsidP="00657DC6">
      <w:pPr>
        <w:pStyle w:val="Odstavec1-1a"/>
      </w:pPr>
      <w:r w:rsidRPr="002247E3">
        <w:t>ostatní veřejnoprávní projednání a vydání rozhodnutí, povolení, souhlasů a jiných opatření potřebných pro provádění Díla podle právních předpisů na úseku ochrany životního prostředí a ochrany přírody a krajiny, předpisů na úseku ochrany veřejného zdraví, zákona o požární ochraně, zákona o vodách, zákona o vodovodech a kanalizacích, zákona o odpadech, zákona o elektronických komunikacích, energetického zákona, lesního zákona, zákona o ochraně zemědělského půdního fondu, zákona o ochraně ovzduší, předpisů na úseku bezpečností a ochrany zdraví při práci, jaderné bezpečnosti a dalších obecně závazných právních předpisů,</w:t>
      </w:r>
    </w:p>
    <w:p w14:paraId="77C023A0" w14:textId="77777777" w:rsidR="00073E2B" w:rsidRPr="002247E3" w:rsidRDefault="00073E2B" w:rsidP="005109B2">
      <w:pPr>
        <w:pStyle w:val="Odstavec1-1a"/>
      </w:pPr>
      <w:r w:rsidRPr="002247E3">
        <w:t>obnovení propadlých stanovisek a vyjádření pro zhotovení stavby, zejména vyjádření sítí technické infrastruktury.</w:t>
      </w:r>
    </w:p>
    <w:p w14:paraId="2123B35A" w14:textId="77777777" w:rsidR="00073E2B" w:rsidRPr="005109B2" w:rsidRDefault="00073E2B" w:rsidP="00BD232E">
      <w:pPr>
        <w:pStyle w:val="Text2-2"/>
        <w:snapToGrid w:val="0"/>
      </w:pPr>
      <w:r w:rsidRPr="005109B2">
        <w:rPr>
          <w:b/>
        </w:rPr>
        <w:t>U majetkoprávního vypořádání s ČD</w:t>
      </w:r>
      <w:r w:rsidRPr="005109B2">
        <w:t xml:space="preserve"> se Zhotovitel zavazuje respektovat aktuální stav a postupy vypořádání v rámci </w:t>
      </w:r>
      <w:r w:rsidRPr="005109B2">
        <w:rPr>
          <w:b/>
        </w:rPr>
        <w:t>UMVŽST.</w:t>
      </w:r>
    </w:p>
    <w:p w14:paraId="71A451D8" w14:textId="77777777" w:rsidR="00073E2B" w:rsidRPr="005109B2" w:rsidRDefault="00073E2B" w:rsidP="00BD232E">
      <w:pPr>
        <w:pStyle w:val="Text2-2"/>
        <w:snapToGrid w:val="0"/>
        <w:rPr>
          <w:b/>
        </w:rPr>
      </w:pPr>
      <w:r w:rsidRPr="005109B2">
        <w:t xml:space="preserve">Veškeré pracovní postupy nutné ke zhotovení Díla a odstraňování jeho vad, se Zhotovitel zavazuje provádět tak, aby bez řádného projednání s vlastníky </w:t>
      </w:r>
      <w:r w:rsidRPr="005109B2">
        <w:rPr>
          <w:b/>
        </w:rPr>
        <w:t>nezasahovaly do majetku a práv třetích osob.</w:t>
      </w:r>
    </w:p>
    <w:p w14:paraId="47E4B69E" w14:textId="77777777" w:rsidR="00073E2B" w:rsidRPr="005109B2" w:rsidRDefault="00073E2B" w:rsidP="00BD232E">
      <w:pPr>
        <w:pStyle w:val="Text2-2"/>
        <w:snapToGrid w:val="0"/>
      </w:pPr>
      <w:r w:rsidRPr="005109B2">
        <w:t xml:space="preserve">Pokud je </w:t>
      </w:r>
      <w:r w:rsidRPr="005109B2">
        <w:rPr>
          <w:b/>
        </w:rPr>
        <w:t>podzemní vedení</w:t>
      </w:r>
      <w:r w:rsidRPr="005109B2">
        <w:t xml:space="preserve"> a zařízení technické infrastruktury ve správě místně příslušné OŘ SŽ, Zhotovitel se zavazuje zažádat písemnou objednávkou o jejich vytyčení minimálně 5 dnů před zahájením výkopových prací. Tyto činnosti jsou součástí Smluvní ceny.</w:t>
      </w:r>
    </w:p>
    <w:p w14:paraId="2C3E9BA6" w14:textId="77777777" w:rsidR="00073E2B" w:rsidRDefault="00073E2B" w:rsidP="00BD232E">
      <w:pPr>
        <w:pStyle w:val="Text2-2"/>
        <w:snapToGrid w:val="0"/>
      </w:pPr>
      <w:r w:rsidRPr="005109B2">
        <w:t>Vytyčení stávajících podzemních vedení a zařízení</w:t>
      </w:r>
      <w:r>
        <w:t xml:space="preserve">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8E5F762" w14:textId="77777777" w:rsidR="00073E2B" w:rsidRDefault="00073E2B" w:rsidP="00BD232E">
      <w:pPr>
        <w:pStyle w:val="Text2-2"/>
        <w:snapToGrid w:val="0"/>
      </w:pPr>
      <w:r>
        <w:t>Výkopové práce pro podzemní vedení a zařízení technické infrastruktury se Zhotovitel zavazuje koordinovat s ostatní stavební činností v rámci Staveniště.</w:t>
      </w:r>
    </w:p>
    <w:p w14:paraId="295060C4" w14:textId="77777777" w:rsidR="00073E2B" w:rsidRDefault="00073E2B" w:rsidP="00BD232E">
      <w:pPr>
        <w:pStyle w:val="Text2-2"/>
        <w:snapToGrid w:val="0"/>
      </w:pPr>
      <w:r>
        <w:t>Zhotovitel provede ruční kopané sondy za účelem ověření skutečného vedení inženýrské sítě před započetím zemních prací strojmo.</w:t>
      </w:r>
    </w:p>
    <w:p w14:paraId="0B9D03EA" w14:textId="77777777" w:rsidR="00073E2B" w:rsidRDefault="00073E2B" w:rsidP="00BD232E">
      <w:pPr>
        <w:pStyle w:val="Text2-2"/>
        <w:snapToGrid w:val="0"/>
      </w:pPr>
      <w:r>
        <w:t>V rámci výkopových prací pro podzemní vedení sítí technické infrastruktury bude kladen zvýšený důraz na ruční výkopy. Strojní mechanizace se bude moc použít až po odhalení všech podzemních vedení a se souhlasem jejich správce.</w:t>
      </w:r>
    </w:p>
    <w:p w14:paraId="21ABF124" w14:textId="77777777" w:rsidR="00073E2B" w:rsidRPr="005109B2" w:rsidRDefault="00073E2B" w:rsidP="005109B2">
      <w:pPr>
        <w:pStyle w:val="Text2-2"/>
        <w:snapToGrid w:val="0"/>
        <w:rPr>
          <w:b/>
        </w:rPr>
      </w:pPr>
      <w:r>
        <w:t xml:space="preserve">Zhotovitel se zavazuje nejméně 5 dní před zahájením příslušné činnosti oznámit TDS a projednat s příslušným vlastníkem (správcem) </w:t>
      </w:r>
      <w:r w:rsidRPr="005109B2">
        <w:rPr>
          <w:b/>
        </w:rPr>
        <w:t>zásahy do jeho provozovaného zařízení technické infrastruktury.</w:t>
      </w:r>
    </w:p>
    <w:p w14:paraId="5C4EB058" w14:textId="77777777" w:rsidR="00073E2B" w:rsidRDefault="00073E2B" w:rsidP="00BD232E">
      <w:pPr>
        <w:pStyle w:val="Text2-2"/>
        <w:snapToGrid w:val="0"/>
      </w:pPr>
      <w:r>
        <w:t xml:space="preserve">V případě plánované výluky (vypnutí) </w:t>
      </w:r>
      <w:r>
        <w:rPr>
          <w:b/>
        </w:rPr>
        <w:t>přejezdového zabezpečovacího zařízení</w:t>
      </w:r>
      <w:r>
        <w:t>, Zhotovitel na své náklady zajistí označení (včetně projednání) těchto přejezdů dopravní značkou IP 22 „Změna organizace dopravy“ s textem: Pozor – přejezdové zabezpečovací zařízení není v činnosti“ dle technické normy ČSN 736380 Železniční přejezdy a přechody bod 6.1.5.</w:t>
      </w:r>
    </w:p>
    <w:p w14:paraId="51CFF7A2" w14:textId="77777777" w:rsidR="00073E2B" w:rsidRDefault="00073E2B" w:rsidP="00BD232E">
      <w:pPr>
        <w:pStyle w:val="Text2-2"/>
        <w:snapToGrid w:val="0"/>
      </w:pPr>
      <w:r>
        <w:lastRenderedPageBreak/>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325BEF9F" w14:textId="77777777" w:rsidR="00073E2B" w:rsidRDefault="00073E2B" w:rsidP="00BD232E">
      <w:pPr>
        <w:pStyle w:val="Text2-2"/>
        <w:snapToGrid w:val="0"/>
      </w:pPr>
      <w:r>
        <w:t xml:space="preserve">Předpokládaná doba </w:t>
      </w:r>
      <w:r>
        <w:rPr>
          <w:b/>
        </w:rPr>
        <w:t>provedení následné úpravy směrového a výškového uspořádání koleje</w:t>
      </w:r>
      <w:r>
        <w:t xml:space="preserve"> (dále jen „následná úprava GPK“), včetně požadavku na rozsah omezení nebo vyloučení koleje, je uvedena v Projektové dokumentaci, část ZOV. Pro každý SO železničního svršku, u kterého se předpokládá následná úprava GPK, dle SŽ S3/1 bude v harmonogramu </w:t>
      </w:r>
      <w:r>
        <w:rPr>
          <w:rFonts w:cs="Verdana"/>
        </w:rPr>
        <w:t>dle Pod-článku 8.3 [</w:t>
      </w:r>
      <w:r>
        <w:rPr>
          <w:rFonts w:ascii="Verdana-Italic" w:hAnsi="Verdana-Italic" w:cs="Verdana-Italic"/>
          <w:i/>
          <w:iCs/>
        </w:rPr>
        <w:t>Harmonogram</w:t>
      </w:r>
      <w:r>
        <w:rPr>
          <w:rFonts w:cs="Verdana"/>
        </w:rPr>
        <w:t xml:space="preserve">] Smluvních podmínek </w:t>
      </w:r>
      <w:r>
        <w:t>uveden předpokládaný termín provádění následné úpravy GPK.</w:t>
      </w:r>
    </w:p>
    <w:p w14:paraId="0C048493" w14:textId="77777777" w:rsidR="00073E2B" w:rsidRDefault="00073E2B" w:rsidP="00BD232E">
      <w:pPr>
        <w:pStyle w:val="Text2-2"/>
        <w:snapToGrid w:val="0"/>
      </w:pPr>
      <w:r>
        <w:rPr>
          <w:b/>
        </w:rPr>
        <w:t>Změny během výstavby</w:t>
      </w:r>
      <w:r>
        <w:t xml:space="preserve">, musí být řešeny a zpracovány podle směrnice SŽ SM105. </w:t>
      </w:r>
    </w:p>
    <w:p w14:paraId="245EBEC4" w14:textId="77777777" w:rsidR="00073E2B" w:rsidRDefault="00073E2B" w:rsidP="00BD232E">
      <w:pPr>
        <w:pStyle w:val="Text2-2"/>
        <w:snapToGrid w:val="0"/>
      </w:pPr>
      <w:r>
        <w:t xml:space="preserve">Zhotovitel se zavazuje zajistit v maximální možné míře zřizování </w:t>
      </w:r>
      <w:r>
        <w:rPr>
          <w:b/>
        </w:rPr>
        <w:t>ucelených úseků kolejového lože</w:t>
      </w:r>
      <w:r>
        <w:t xml:space="preserve"> z kameniva dodaného jedním výrobcem (lomem), a to s ohledem na homogenitu vlastností kameniva a řešení případných reklamací.</w:t>
      </w:r>
    </w:p>
    <w:p w14:paraId="61C923FE" w14:textId="77777777" w:rsidR="00073E2B" w:rsidRDefault="00073E2B" w:rsidP="00BD232E">
      <w:pPr>
        <w:pStyle w:val="Text2-2"/>
        <w:snapToGrid w:val="0"/>
      </w:pPr>
      <w:r>
        <w:t xml:space="preserve">Zhotovitel je oprávněn ukládat kamenivo před použitím v rámci Díla (nové, vyzískané i recyklované) na mezideponii určenou TDS, až po převzetí úpravy plochy mezideponie ze strany TDS, potvrzené zápisem ve Stavebním deníku. V případě, že je </w:t>
      </w:r>
      <w:r w:rsidR="00C158B9">
        <w:t>mezi</w:t>
      </w:r>
      <w:r>
        <w:t xml:space="preserve">deponie kameniva pojížděna dopravními prostředky v rozporu s TKP, je Zhotovitel povinen na vyzvání TDS prokázat na vlastní náklady </w:t>
      </w:r>
      <w:proofErr w:type="spellStart"/>
      <w:r>
        <w:t>ostrohrannost</w:t>
      </w:r>
      <w:proofErr w:type="spellEnd"/>
      <w:r>
        <w:t xml:space="preserve"> kameniva a zaoblenost hran dle OTP Kamenivo pro kolejové lože železničních drah čj.38992/2020-SŽ-GŘ-O13. Počet a místa odběru zkušebních vzorků určí Správce stavby</w:t>
      </w:r>
      <w:r w:rsidR="00C158B9">
        <w:t xml:space="preserve"> ve spolupráci se specialistou/garantem na ŽP</w:t>
      </w:r>
      <w:r>
        <w:t>.</w:t>
      </w:r>
    </w:p>
    <w:p w14:paraId="7C76A95A" w14:textId="77777777" w:rsidR="00073E2B" w:rsidRDefault="00073E2B" w:rsidP="00BD232E">
      <w:pPr>
        <w:pStyle w:val="Text2-2"/>
        <w:snapToGrid w:val="0"/>
      </w:pPr>
      <w:r>
        <w:t xml:space="preserve">Zhotovitel se zavazuje zajistit </w:t>
      </w:r>
      <w:r>
        <w:rPr>
          <w:b/>
        </w:rPr>
        <w:t>kompatibilitu nových vnitřních a vnějších částí zabezpečovacího zařízení</w:t>
      </w:r>
      <w:r>
        <w:t xml:space="preserve"> se sousedními a stávajícími systémy zabezpečovacího zařízení. Podmínky kompatibility se obdobně vztahují i na </w:t>
      </w:r>
      <w:r>
        <w:rPr>
          <w:b/>
        </w:rPr>
        <w:t>sdělovací zařízení</w:t>
      </w:r>
      <w:r>
        <w:t>. V rámci dodávky a instalace zařízení zajistí Zhotovitel před uvedením sdělovacího a zabezpečovacího zařízení do provozu zaškolení členů Personálu objednatele, kteří budou tato zařízení obsluhovat a udržovat. Zhotovitel se zavazuje nabídnout prostřednictvím Objednatele příslušné OŘ nejméně 1 měsíc před aktivací zařízení simulační program obsluhy zařízení a 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Právním předpisem vydaným Objednatelem se Zhotovitel zavazuje zajistit minimálně 1 měsíc před uvedením zařízení do provozu.</w:t>
      </w:r>
    </w:p>
    <w:p w14:paraId="6F4BD8FB" w14:textId="77777777" w:rsidR="00073E2B" w:rsidRDefault="00073E2B" w:rsidP="00BD232E">
      <w:pPr>
        <w:pStyle w:val="Text2-2"/>
        <w:snapToGrid w:val="0"/>
      </w:pPr>
      <w:r>
        <w:t xml:space="preserve">Zhotovitel se zavazuje zajistit u členů Personálu zhotovitele prokazatelné seznámení s </w:t>
      </w:r>
      <w:r>
        <w:rPr>
          <w:b/>
        </w:rPr>
        <w:t>plánem BOZP</w:t>
      </w:r>
      <w:r>
        <w:t xml:space="preserve"> Díla (dle zákona č. 309/2006 Sb. (zákon o zajištění dalších podmínek bezpečnosti a ochrany zdraví při práci)) a doložit splnění této povinnosti písemně před předáním Staveniště Zhotoviteli. </w:t>
      </w:r>
    </w:p>
    <w:p w14:paraId="4BCFF59E" w14:textId="77777777" w:rsidR="00073E2B" w:rsidRDefault="00073E2B" w:rsidP="00BD232E">
      <w:pPr>
        <w:pStyle w:val="Text2-2"/>
        <w:snapToGrid w:val="0"/>
      </w:pPr>
      <w:r>
        <w:t xml:space="preserve">Zhotovitel se zavazuje zajistit, že členové Personálu zhotovitele v technických funkcích od funkce mistra (včetně) a výše budou při pobytu v prostoru Staveniště nosit na viditelném místě označení visačkou se jménem, funkcí a podobenkou, ostatní členové Personálu zhotovitele budou na pracovním ochranném oděvu zřetelně označeni obchodní firmou. </w:t>
      </w:r>
    </w:p>
    <w:p w14:paraId="040E7F8D" w14:textId="77777777" w:rsidR="00073E2B" w:rsidRDefault="00073E2B" w:rsidP="00BD232E">
      <w:pPr>
        <w:pStyle w:val="Text2-2"/>
        <w:snapToGrid w:val="0"/>
      </w:pPr>
      <w:r>
        <w:t>Zhotovitel se zavazuje zajistit, že na všech vozidlech Zhotovitele a Podzhotovitelů, používaných na Staveništi, bude viditelně uvedeno jejich jméno nebo firma.</w:t>
      </w:r>
    </w:p>
    <w:p w14:paraId="3B3FECD6" w14:textId="77777777" w:rsidR="00073E2B" w:rsidRDefault="00073E2B" w:rsidP="00BD232E">
      <w:pPr>
        <w:pStyle w:val="Text2-2"/>
        <w:snapToGrid w:val="0"/>
      </w:pPr>
      <w:r>
        <w:lastRenderedPageBreak/>
        <w:t xml:space="preserve">Zhotovitel </w:t>
      </w:r>
      <w:r>
        <w:rPr>
          <w:b/>
        </w:rPr>
        <w:t>u provozované činnosti se zvýšeným/vysokým požárním nebezpečím</w:t>
      </w:r>
      <w:r>
        <w:t xml:space="preserve"> (§ 4 zákona č. 133/1985 Sb., o požární ochraně, včetně prováděcích předpisů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1E6D9274" w14:textId="77777777" w:rsidR="00073E2B" w:rsidRDefault="00073E2B" w:rsidP="00BD232E">
      <w:pPr>
        <w:pStyle w:val="Text2-2"/>
        <w:snapToGrid w:val="0"/>
      </w:pPr>
      <w:r>
        <w:t xml:space="preserve">Pro přesnou </w:t>
      </w:r>
      <w:r>
        <w:rPr>
          <w:b/>
        </w:rPr>
        <w:t>identifikaci podzemních sítí</w:t>
      </w:r>
      <w:r>
        <w:t xml:space="preserve">, metalických a optických kabelů, kanalizace, vody a plynu budou použity </w:t>
      </w:r>
      <w:r>
        <w:rPr>
          <w:b/>
        </w:rPr>
        <w:t>RFID markery</w:t>
      </w:r>
      <w:r>
        <w:t>. Mohou se používat pouze markery, u kterých není nutné při ukládání dbát na jejich orientaci. V rámci jednotného značení v sítích SŽ je nutné zachovat standardní barevné značení, které doporučují výrobci. Minimální požadavky na použití markerů jsou následující:</w:t>
      </w:r>
    </w:p>
    <w:p w14:paraId="6C983545" w14:textId="77777777" w:rsidR="00073E2B" w:rsidRPr="00036520" w:rsidRDefault="00073E2B" w:rsidP="00657DC6">
      <w:pPr>
        <w:pStyle w:val="Odstavec1-1a"/>
      </w:pPr>
      <w:r w:rsidRPr="00036520">
        <w:rPr>
          <w:b/>
        </w:rPr>
        <w:t>Silová zařízení a kabely</w:t>
      </w:r>
      <w:r w:rsidRPr="00036520">
        <w:t xml:space="preserve"> (včetně kabelů určených k napájení zabezpečovacích zařízení) – </w:t>
      </w:r>
      <w:r w:rsidRPr="00036520">
        <w:rPr>
          <w:b/>
        </w:rPr>
        <w:t>červený marker</w:t>
      </w:r>
      <w:r w:rsidRPr="00036520">
        <w:t xml:space="preserve"> [169,8 kHz] - trasy kabelů (v případě požadavku umístění po cca 50 m); přípojky; zakopané spojky; křížení kabelů; servisní smyčky; paty instalačních trubek; ohyby, změny hloubky; poklopy; rozvodové smyčky.</w:t>
      </w:r>
    </w:p>
    <w:p w14:paraId="26407CB2" w14:textId="77777777" w:rsidR="00073E2B" w:rsidRPr="00036520" w:rsidRDefault="00073E2B" w:rsidP="00657DC6">
      <w:pPr>
        <w:pStyle w:val="Odstavec1-1a"/>
      </w:pPr>
      <w:r w:rsidRPr="00036520">
        <w:rPr>
          <w:b/>
        </w:rPr>
        <w:t>Rozvody vody a jejich zařízení – modrý marker</w:t>
      </w:r>
      <w:r w:rsidRPr="00036520">
        <w:t xml:space="preserve"> [145,7 kHz] - trasy potrubí; paty servisních sloupců; potrubí z PVC; všechny typy ventilů; křížení, rozdvojky; čistící výstupy; konce obalů.</w:t>
      </w:r>
    </w:p>
    <w:p w14:paraId="12FC9068" w14:textId="77777777" w:rsidR="00073E2B" w:rsidRPr="00036520" w:rsidRDefault="00073E2B" w:rsidP="00657DC6">
      <w:pPr>
        <w:pStyle w:val="Odstavec1-1a"/>
      </w:pPr>
      <w:r w:rsidRPr="00036520">
        <w:rPr>
          <w:b/>
        </w:rPr>
        <w:t>Rozvody plynu a jejich zařízení – žlutý marker</w:t>
      </w:r>
      <w:r w:rsidRPr="00036520">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036520">
        <w:t>elektrotavné</w:t>
      </w:r>
      <w:proofErr w:type="spellEnd"/>
      <w:r w:rsidRPr="00036520">
        <w:t xml:space="preserve"> spojky; všechny typy armatur a spojů.</w:t>
      </w:r>
    </w:p>
    <w:p w14:paraId="7E3CB427" w14:textId="77777777" w:rsidR="00073E2B" w:rsidRPr="00036520" w:rsidRDefault="00073E2B" w:rsidP="00657DC6">
      <w:pPr>
        <w:pStyle w:val="Odstavec1-1a"/>
      </w:pPr>
      <w:r w:rsidRPr="00036520">
        <w:rPr>
          <w:b/>
        </w:rPr>
        <w:t>Sdělovací zařízení a kabely – oranžový marker</w:t>
      </w:r>
      <w:r w:rsidRPr="00036520">
        <w:t xml:space="preserve"> [101,4 kHz] - 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p w14:paraId="79D83C38" w14:textId="77777777" w:rsidR="00073E2B" w:rsidRPr="00036520" w:rsidRDefault="00073E2B" w:rsidP="00657DC6">
      <w:pPr>
        <w:pStyle w:val="Odstavec1-1a"/>
      </w:pPr>
      <w:r w:rsidRPr="00036520">
        <w:rPr>
          <w:b/>
        </w:rPr>
        <w:t xml:space="preserve">Zabezpečovací zařízení – fialový marker </w:t>
      </w:r>
      <w:r w:rsidRPr="00036520">
        <w:t xml:space="preserve">[66,35 kHz] - trasy kabelů zabezpečovacích, včetně kabelů optických a HDPE – doporučené umístění </w:t>
      </w:r>
      <w:r w:rsidR="00072157" w:rsidRPr="00036520">
        <w:t>markeru po</w:t>
      </w:r>
      <w:r w:rsidRPr="00036520">
        <w:t xml:space="preserve">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p w14:paraId="778B1A84" w14:textId="77777777" w:rsidR="00073E2B" w:rsidRPr="00036520" w:rsidRDefault="00073E2B" w:rsidP="00657DC6">
      <w:pPr>
        <w:pStyle w:val="Odstavec1-1a"/>
      </w:pPr>
      <w:r w:rsidRPr="00036520">
        <w:rPr>
          <w:b/>
        </w:rPr>
        <w:t>Odpadní voda – zelený marker</w:t>
      </w:r>
      <w:r w:rsidRPr="00036520">
        <w:t xml:space="preserve"> [121,6 kHz] - ventily; všechny typy armatur; čistící výstupy; paty servisních sloupců; vedlejší vedení; značení tras nekovových objektů.</w:t>
      </w:r>
    </w:p>
    <w:p w14:paraId="2E8522A1" w14:textId="77777777" w:rsidR="00073E2B" w:rsidRPr="00036520" w:rsidRDefault="00073E2B" w:rsidP="00BD232E">
      <w:pPr>
        <w:pStyle w:val="Text2-2"/>
        <w:snapToGrid w:val="0"/>
      </w:pPr>
      <w:r w:rsidRPr="00036520">
        <w:t>Označníky je nutno k uloženým kabelům, potrubím a podzemním zařízením pevně upevňovat (např. plastovou vázací páskou).</w:t>
      </w:r>
    </w:p>
    <w:p w14:paraId="448E4AE3" w14:textId="77777777" w:rsidR="00073E2B" w:rsidRPr="00036520" w:rsidRDefault="00073E2B" w:rsidP="00BD232E">
      <w:pPr>
        <w:pStyle w:val="Text2-2"/>
        <w:snapToGrid w:val="0"/>
      </w:pPr>
      <w:r w:rsidRPr="00036520">
        <w:t>U sdělovacích a zabezpečovacích kabelů OŘ se bude informace o markerech zadávat do pasportu do volitelné položky 2 pod označením „RFID“.</w:t>
      </w:r>
    </w:p>
    <w:p w14:paraId="21DBBC7C" w14:textId="77777777" w:rsidR="00073E2B" w:rsidRPr="00036520" w:rsidRDefault="00073E2B" w:rsidP="00BD232E">
      <w:pPr>
        <w:pStyle w:val="Text2-2"/>
        <w:snapToGrid w:val="0"/>
      </w:pPr>
      <w:r w:rsidRPr="00036520">
        <w:t>U složek, které nemají žádnou elektronickou databázi, se bude tato informace zadávat ve stejném znění do dokumentace.</w:t>
      </w:r>
    </w:p>
    <w:p w14:paraId="05DAA89B" w14:textId="77777777" w:rsidR="00073E2B" w:rsidRPr="00036520" w:rsidRDefault="00073E2B" w:rsidP="00BD232E">
      <w:pPr>
        <w:pStyle w:val="Text2-2"/>
        <w:snapToGrid w:val="0"/>
      </w:pPr>
      <w:r w:rsidRPr="00036520">
        <w:t>Informace o použití markerů bude zaznamenaná do DSPS.</w:t>
      </w:r>
    </w:p>
    <w:p w14:paraId="308307B2" w14:textId="77777777" w:rsidR="00073E2B" w:rsidRPr="00036520" w:rsidRDefault="00073E2B" w:rsidP="00BD232E">
      <w:pPr>
        <w:pStyle w:val="Text2-2"/>
        <w:snapToGrid w:val="0"/>
      </w:pPr>
      <w:r w:rsidRPr="00036520">
        <w:t xml:space="preserve">Do digitální dokumentace se budou zaznamenávat markery ve tvaru kolečka s velkým písmenem M uprostřed ve všech 6 vrstvách odpovídajících </w:t>
      </w:r>
      <w:r w:rsidRPr="00036520">
        <w:lastRenderedPageBreak/>
        <w:t>kategoriím podzemních vedení. Značka bude tvarově stejná pro všech 6 vrstev, rozlišení kategorie bude pouze barvou, která bude odpovídat barvě markeru.</w:t>
      </w:r>
    </w:p>
    <w:p w14:paraId="2DCAF2C9" w14:textId="77777777" w:rsidR="00073E2B" w:rsidRDefault="00073E2B" w:rsidP="00BD232E">
      <w:pPr>
        <w:pStyle w:val="Text2-1"/>
        <w:rPr>
          <w:rFonts w:asciiTheme="minorHAnsi" w:hAnsiTheme="minorHAnsi"/>
        </w:rPr>
      </w:pPr>
      <w:r w:rsidRPr="002247E3">
        <w:rPr>
          <w:rFonts w:asciiTheme="minorHAnsi" w:hAnsiTheme="minorHAnsi"/>
        </w:rPr>
        <w:t>Zhotovitel se zavazuje zajistit realizaci prací na Díle tak, aby v případě nepřetržitých výluk trvajících více než 36 hodin probíhala realizace prací na Díle minimálně 16 hodin denně včetně sobot a nedělí.</w:t>
      </w:r>
    </w:p>
    <w:p w14:paraId="5DD0C88F" w14:textId="77777777" w:rsidR="00C158B9" w:rsidRPr="00C158B9" w:rsidRDefault="00C158B9" w:rsidP="00BD232E">
      <w:pPr>
        <w:pStyle w:val="Text2-1"/>
        <w:rPr>
          <w:rFonts w:asciiTheme="minorHAnsi" w:hAnsiTheme="minorHAnsi"/>
        </w:rPr>
      </w:pPr>
      <w:bookmarkStart w:id="35" w:name="_Hlk151652228"/>
      <w:r w:rsidRPr="009940AC">
        <w:t>V zastavěném území a jeho blízkosti nelze provádět hlučné stavební činnosti v době nočního klidu. Ve výjimečných případech, nelze-li stanoveného legitimního cíle dosáhnout jinak, mohou být hlučné stavební činnosti v době nočního klidu prováděny po dobu nezbytně nutnou a v nezbytně nutném rozsahu. Zhotovitel zajistí, aby hlučné stavební činnosti prováděné v době nočního klidu byly před jejich zahájením oznámeny občanům, kteří mohou být takovými činnostmi dotčeni (např. na webových stránkách příslušné obce).</w:t>
      </w:r>
      <w:bookmarkEnd w:id="35"/>
    </w:p>
    <w:p w14:paraId="2DAAF0FD" w14:textId="5418B4E6" w:rsidR="00073E2B" w:rsidRPr="002247E3" w:rsidRDefault="00073E2B" w:rsidP="00BD232E">
      <w:pPr>
        <w:pStyle w:val="Text2-1"/>
      </w:pPr>
      <w:r w:rsidRPr="002247E3">
        <w:t>S</w:t>
      </w:r>
      <w:r w:rsidR="00BD4C96">
        <w:t>oučástí zhotovení stavby je u</w:t>
      </w:r>
      <w:r w:rsidR="00B93854" w:rsidRPr="00B93854">
        <w:t xml:space="preserve"> SO 01-31-01 – Oprava TV Lysá nad Labem – Stará Boleslav</w:t>
      </w:r>
      <w:r w:rsidR="00B93854" w:rsidRPr="002247E3" w:rsidDel="00B93854">
        <w:t xml:space="preserve"> </w:t>
      </w:r>
      <w:r w:rsidRPr="002247E3">
        <w:t>předpokládáno Předčasné užívání</w:t>
      </w:r>
      <w:r w:rsidR="00684194">
        <w:t xml:space="preserve"> od 01. 07. 2024 </w:t>
      </w:r>
      <w:r w:rsidRPr="002247E3">
        <w:t>(viz Pod-čl. 10.5 [</w:t>
      </w:r>
      <w:r w:rsidRPr="002247E3">
        <w:rPr>
          <w:i/>
        </w:rPr>
        <w:t>Předčasné užívání</w:t>
      </w:r>
      <w:r w:rsidRPr="002247E3">
        <w:t>]).</w:t>
      </w:r>
    </w:p>
    <w:p w14:paraId="11EBE7FD" w14:textId="77777777" w:rsidR="00073E2B" w:rsidRPr="002F66BD" w:rsidRDefault="00073E2B" w:rsidP="00BD232E">
      <w:pPr>
        <w:pStyle w:val="Text2-1"/>
      </w:pPr>
      <w:r w:rsidRPr="002F66BD">
        <w:rPr>
          <w:rStyle w:val="Tun"/>
        </w:rPr>
        <w:t>Zhotovitel je povinen vést elektronický stavební deník</w:t>
      </w:r>
      <w:r w:rsidRPr="002F66BD">
        <w:t xml:space="preserve"> (dále jen "ESD") a to ode dne převzetí Staveniště do dne řádného předání a převzetí Díla nebo jeho části do uvedení do provozu / Zkušebního provozu, popřípadě do dne odstranění poslední zjištěné vady nebo dokončení nedokončené práce, zjištěné při kontrolní prohlídce Díla. ESD je veden v aplikaci „</w:t>
      </w:r>
      <w:proofErr w:type="spellStart"/>
      <w:r w:rsidRPr="002F66BD">
        <w:t>Buildary.online</w:t>
      </w:r>
      <w:proofErr w:type="spellEnd"/>
      <w:r w:rsidRPr="002F66BD">
        <w:t xml:space="preserve"> - elektronický stavební deník“ (viz https://www.buildary.online/cs/moduly/elektronicky-stavebni-denik). ESD se vede v českém jazyce. Objednatel poskytne zdarma Zhotoviteli před Datem zahájení prací maximálně 10 licenčních jednotek pro aplikaci </w:t>
      </w:r>
      <w:proofErr w:type="spellStart"/>
      <w:r w:rsidRPr="002F66BD">
        <w:t>Buildary.online</w:t>
      </w:r>
      <w:proofErr w:type="spellEnd"/>
      <w:r w:rsidRPr="002F66BD">
        <w:t xml:space="preserve"> pro vedení ESD a to na celou dobu povinnosti. </w:t>
      </w:r>
    </w:p>
    <w:p w14:paraId="222F92BA" w14:textId="77777777" w:rsidR="00073E2B" w:rsidRDefault="00073E2B" w:rsidP="00BD232E">
      <w:pPr>
        <w:pStyle w:val="Text2-1"/>
      </w:pPr>
      <w:r w:rsidRPr="002247E3">
        <w:t>Zhotovitel zajistí personál pro stálou ostrahu obvodu Staveniště za účelem ochrany kabelových vedení a dalšího majetku/materiálu. Počet strážných míst si sám určí s cílem maximální efektivity daného opatření – střežení proti vandalismu, poškození a zcizení jakýkoli částí SO/PS, po dobu provádění Díla. Náklady na ochranu a ostrahu Staveniště jsou součástí smluvní ceny. Ostraha bude kombinovaná fyzickou přítomností bezpečnostní služby a preventivními elektronickými systémy.</w:t>
      </w:r>
    </w:p>
    <w:p w14:paraId="161CBDCB" w14:textId="77777777" w:rsidR="00DF41FD" w:rsidRPr="00F36FE5" w:rsidRDefault="00DF41FD" w:rsidP="00A050D2">
      <w:pPr>
        <w:pStyle w:val="Text2-1"/>
      </w:pPr>
      <w:bookmarkStart w:id="36" w:name="_Hlk138656588"/>
      <w:r w:rsidRPr="00F36FE5">
        <w:t>Současně s Výzvou k předložení nabídky je dodavateli poskytnut Pokyn ředitele OŘ Praha SŽ PO-27/2022-OŘ Analýza nebezpečí a hodnocení rizik pracovních činností. Podání nabídky dodavateli je považováno za potvrzení prokazatelného seznámení se s tímto dokumentem.</w:t>
      </w:r>
      <w:bookmarkEnd w:id="36"/>
    </w:p>
    <w:p w14:paraId="67A9CE84" w14:textId="6B03B178" w:rsidR="00073E2B" w:rsidRPr="009940AC" w:rsidRDefault="00D60F6A" w:rsidP="00BD232E">
      <w:pPr>
        <w:pStyle w:val="Text2-1"/>
      </w:pPr>
      <w:bookmarkStart w:id="37" w:name="_Ref152150123"/>
      <w:r w:rsidRPr="00CA3EC1">
        <w:t>Kvůli minimalizaci dopadů stavebních prací na železniční provoz bude v maximální možné míře zavedena rychlost v provozované koleji kolem pracovních míst minimálně 50 km/h</w:t>
      </w:r>
      <w:r w:rsidR="00A050D2" w:rsidRPr="00CA3EC1">
        <w:t>. v případě provádění prací spojených s montáží sestavy trakčního vedení.</w:t>
      </w:r>
      <w:bookmarkEnd w:id="37"/>
      <w:r w:rsidR="00A050D2" w:rsidRPr="00CA3EC1">
        <w:t xml:space="preserve"> </w:t>
      </w:r>
    </w:p>
    <w:p w14:paraId="78647983" w14:textId="58C34DE6" w:rsidR="00051F6A" w:rsidRPr="00CA3EC1" w:rsidRDefault="00051F6A" w:rsidP="00051F6A">
      <w:pPr>
        <w:pStyle w:val="Text2-1"/>
      </w:pPr>
      <w:r w:rsidRPr="009940AC">
        <w:t>Kvůli minimalizaci dopadů stavebních prací na železniční provoz bude v maximální možné míře zavedena rychlost v provozované koleji kolem pracovních míst minimálně 80 km/h. mimo činnosti uvedené v </w:t>
      </w:r>
      <w:proofErr w:type="gramStart"/>
      <w:r w:rsidRPr="009940AC">
        <w:t xml:space="preserve">č. </w:t>
      </w:r>
      <w:r w:rsidRPr="009940AC">
        <w:fldChar w:fldCharType="begin"/>
      </w:r>
      <w:r w:rsidRPr="009940AC">
        <w:instrText xml:space="preserve"> REF _Ref152150123 \r \h </w:instrText>
      </w:r>
      <w:r w:rsidR="00CA3EC1">
        <w:instrText xml:space="preserve"> \* MERGEFORMAT </w:instrText>
      </w:r>
      <w:r w:rsidRPr="009940AC">
        <w:fldChar w:fldCharType="separate"/>
      </w:r>
      <w:r w:rsidR="002C57C3">
        <w:t>4.1.10</w:t>
      </w:r>
      <w:proofErr w:type="gramEnd"/>
      <w:r w:rsidRPr="009940AC">
        <w:fldChar w:fldCharType="end"/>
      </w:r>
    </w:p>
    <w:p w14:paraId="41969572" w14:textId="77777777" w:rsidR="00593831" w:rsidRPr="009940AC" w:rsidRDefault="00593831" w:rsidP="00593831">
      <w:pPr>
        <w:pStyle w:val="Text2-1"/>
        <w:rPr>
          <w:color w:val="000000"/>
        </w:rPr>
      </w:pPr>
      <w:bookmarkStart w:id="38" w:name="_Hlk151653367"/>
      <w:r w:rsidRPr="00593831">
        <w:rPr>
          <w:color w:val="000000"/>
        </w:rPr>
        <w:t xml:space="preserve">Součástí povinnosti zhotovitele je i další zajištění bezpečnosti osob pomocí bezpečnostních zábran (dále jen „BZ“) schválených pro použití na provozované železniční dopravní cestě státní organizace Správa železnic, které slouží k oddělení pracovního místa od nevyloučené koleje. Seznam schválených výrobku je na stránkách SŽ </w:t>
      </w:r>
      <w:hyperlink r:id="rId11" w:history="1">
        <w:r w:rsidRPr="00593831">
          <w:rPr>
            <w:rStyle w:val="Hypertextovodkaz"/>
          </w:rPr>
          <w:t>https://www.spravazeleznic.cz/dodavatele-odberatele/technicke-pozadavky-na-vyrobky-zarizeni-a-technologie-pro-zdc/varovne-systemy</w:t>
        </w:r>
      </w:hyperlink>
      <w:r w:rsidRPr="00593831">
        <w:rPr>
          <w:color w:val="000000"/>
        </w:rPr>
        <w:t>. BZ musí být použita dle aktuálního Návodu pro použití BZ od výrobce/dodavatele zařízení a dle příslušného „Dodatku - Souhlasu pro používání výrobku BZ“ na provozované železniční dopravní cestě státní organizace Správa železnic.</w:t>
      </w:r>
      <w:bookmarkEnd w:id="38"/>
    </w:p>
    <w:p w14:paraId="39E93F1A" w14:textId="77777777" w:rsidR="00073E2B" w:rsidRDefault="00073E2B" w:rsidP="00BD232E">
      <w:pPr>
        <w:pStyle w:val="Nadpis2-2"/>
      </w:pPr>
      <w:bookmarkStart w:id="39" w:name="_Toc150787656"/>
      <w:bookmarkStart w:id="40" w:name="_Toc151985065"/>
      <w:r>
        <w:lastRenderedPageBreak/>
        <w:t>Zeměměřická činnost zhotovitele</w:t>
      </w:r>
      <w:bookmarkEnd w:id="39"/>
      <w:bookmarkEnd w:id="40"/>
    </w:p>
    <w:p w14:paraId="44268BCE" w14:textId="719C77CF" w:rsidR="00CE5B94" w:rsidRDefault="00073E2B" w:rsidP="00BD232E">
      <w:pPr>
        <w:pStyle w:val="Text2-1"/>
      </w:pPr>
      <w:r>
        <w:t xml:space="preserve">Zhotovitel zažádá jmenovaného </w:t>
      </w:r>
      <w:r w:rsidR="00051F6A">
        <w:t>ÚOZI/AZI</w:t>
      </w:r>
      <w:r>
        <w:t xml:space="preserve"> (úředně oprávněný zeměměřičský inženýr) Objednatele o zajištění aktuálních podkladů a postupu vyplývajícího z požadavků uvedených v TKP a těchto ZTP pro provedení díla nejpozději do termínu předání Staveniště.</w:t>
      </w:r>
    </w:p>
    <w:p w14:paraId="15CE42FE" w14:textId="3ED22022" w:rsidR="00073E2B" w:rsidRDefault="00CE5B94" w:rsidP="00F36FE5">
      <w:pPr>
        <w:pStyle w:val="Text2-1"/>
        <w:numPr>
          <w:ilvl w:val="0"/>
          <w:numId w:val="0"/>
        </w:numPr>
        <w:ind w:left="737"/>
      </w:pPr>
      <w:r>
        <w:t xml:space="preserve">Ing. Michal Sekanina, 972 221 782, </w:t>
      </w:r>
      <w:hyperlink r:id="rId12" w:history="1">
        <w:r w:rsidR="00F235F4" w:rsidRPr="00F9292A">
          <w:rPr>
            <w:rStyle w:val="Hypertextovodkaz"/>
            <w:noProof w:val="0"/>
          </w:rPr>
          <w:t>SekaninaMic@spravazeleznic.cz</w:t>
        </w:r>
      </w:hyperlink>
    </w:p>
    <w:p w14:paraId="24ECC5FE" w14:textId="77777777" w:rsidR="00073E2B" w:rsidRDefault="00073E2B" w:rsidP="00BD232E">
      <w:pPr>
        <w:pStyle w:val="Text2-1"/>
      </w:pPr>
      <w:r>
        <w:t>Poskytování geodetických podkladů se řídí Pokynem generálního ředitele SŽ PO-06/2020-GŘ, Pokyn generálního ředitele k poskytování geodetických podkladů a činností pro přípravu a realizaci opravných a investičních akcí.</w:t>
      </w:r>
    </w:p>
    <w:p w14:paraId="2A747233" w14:textId="77777777" w:rsidR="00073E2B" w:rsidRDefault="00073E2B" w:rsidP="00BD232E">
      <w:pPr>
        <w:pStyle w:val="Text2-1"/>
      </w:pPr>
      <w:r>
        <w:t xml:space="preserve">V případě staveb, které nejsou realizovány podle projektové dokumentace, bude přiměřeně uplatněno ustanovení TKP a dále zjednodušený postup popsaný v následujících bodech. </w:t>
      </w:r>
    </w:p>
    <w:p w14:paraId="504DC899" w14:textId="0466F757" w:rsidR="00073E2B" w:rsidRDefault="00073E2B" w:rsidP="00BD232E">
      <w:pPr>
        <w:pStyle w:val="Text2-1"/>
      </w:pPr>
      <w:r>
        <w:t>Geodetická dokumentace (geodetická část projektové dokumentace nebo geodetická část DSPS) bude odevzdána digitálně v otevřené i uzavřené verzi a bude ověřena úředně oprávněným zeměměřickým inženýrem Zhotovitele (dále jen „</w:t>
      </w:r>
      <w:r w:rsidR="00051F6A">
        <w:t>ÚOZI/AZI</w:t>
      </w:r>
      <w:r>
        <w:t xml:space="preserve"> Zhotovitele“). V případě doplnění nebo opravy musí být editovaná dokumentace opětovně ověřena </w:t>
      </w:r>
      <w:r w:rsidR="00051F6A">
        <w:t>ÚOZI/AZI</w:t>
      </w:r>
      <w:r>
        <w:t xml:space="preserve"> Zhotovitele.</w:t>
      </w:r>
    </w:p>
    <w:p w14:paraId="531566A7" w14:textId="001B941D" w:rsidR="00073E2B" w:rsidRDefault="00073E2B" w:rsidP="00BD232E">
      <w:pPr>
        <w:pStyle w:val="Text2-1"/>
      </w:pPr>
      <w:bookmarkStart w:id="41" w:name="_Ref150787950"/>
      <w:r>
        <w:t xml:space="preserve">Zhotovitel si zajistí prostřednictvím </w:t>
      </w:r>
      <w:r w:rsidR="00051F6A">
        <w:t>ÚOZI/AZI</w:t>
      </w:r>
      <w:r>
        <w:t xml:space="preserve"> Zhotovitele geodetické a mapové podklady u </w:t>
      </w:r>
      <w:r w:rsidR="00051F6A">
        <w:t>ÚOZI/AZI</w:t>
      </w:r>
      <w:r>
        <w:t xml:space="preserve"> Objednatele: dokumentaci o bodech ŽBP, železniční mapové podklady (dále jen „ŽMP“) a projekt stávajícího stavu PPK. </w:t>
      </w:r>
      <w:r w:rsidR="00051F6A">
        <w:t>ÚOZI/AZI</w:t>
      </w:r>
      <w:r>
        <w:t xml:space="preserve"> Objednatele zajistí koordinaci s jednotlivými správci SŽG - ŽBP, ŽMP, PPK, popř. se správcem železničního katastru nemovitostí (dále jen „ŽKN“).</w:t>
      </w:r>
      <w:bookmarkEnd w:id="41"/>
      <w:r>
        <w:t xml:space="preserve"> </w:t>
      </w:r>
    </w:p>
    <w:p w14:paraId="77100309" w14:textId="569C89B0" w:rsidR="00073E2B" w:rsidRDefault="00073E2B" w:rsidP="00BD232E">
      <w:pPr>
        <w:pStyle w:val="Text2-1"/>
      </w:pPr>
      <w:r>
        <w:t xml:space="preserve">Dostupné podklady uvedené v </w:t>
      </w:r>
      <w:proofErr w:type="gramStart"/>
      <w:r>
        <w:t xml:space="preserve">čl. </w:t>
      </w:r>
      <w:r>
        <w:fldChar w:fldCharType="begin"/>
      </w:r>
      <w:r>
        <w:instrText xml:space="preserve"> REF _Ref150787950 \r \h  \* MERGEFORMAT </w:instrText>
      </w:r>
      <w:r>
        <w:fldChar w:fldCharType="separate"/>
      </w:r>
      <w:r w:rsidR="002C57C3">
        <w:t>4.2.5</w:t>
      </w:r>
      <w:proofErr w:type="gramEnd"/>
      <w:r>
        <w:fldChar w:fldCharType="end"/>
      </w:r>
      <w:r>
        <w:t xml:space="preserve"> těchto ZTP splňující TKP, předá </w:t>
      </w:r>
      <w:r w:rsidR="00051F6A">
        <w:t>ÚOZI/AZI</w:t>
      </w:r>
      <w:r>
        <w:t xml:space="preserve"> Objednatele </w:t>
      </w:r>
      <w:r w:rsidR="00051F6A">
        <w:t>ÚOZI/AZI</w:t>
      </w:r>
      <w:r>
        <w:t xml:space="preserve"> Zhotovitele a následně bude koordinovat zeměměřické činnosti Zhotovitele v souladu s platnými, obecně závaznými právními předpisy a interními dokumenty a předpisy Správy železnic. </w:t>
      </w:r>
    </w:p>
    <w:p w14:paraId="3C515F77" w14:textId="23E0E982" w:rsidR="00073E2B" w:rsidRDefault="00073E2B" w:rsidP="00BD232E">
      <w:pPr>
        <w:pStyle w:val="Text2-1"/>
      </w:pPr>
      <w:r>
        <w:t xml:space="preserve">Případné doplňující měření geodetických a mapových podkladů nebo ověření osy koleje pro vypracování projektové dokumentace nebo projektu PPK zajistí Zhotovitel na vlastní náklady podle Metodických pokynů uvedených v čl. 1.7.3 TKP ZEMĚMĚŘICKÁ ČINNOST ZAJIŠŤOVANÁ ZHOTOVITELEM a předá </w:t>
      </w:r>
      <w:r w:rsidR="00051F6A">
        <w:t>ÚOZI/AZI</w:t>
      </w:r>
      <w:r>
        <w:t xml:space="preserve"> Objednatele ke kontrole.</w:t>
      </w:r>
    </w:p>
    <w:p w14:paraId="18C820FD" w14:textId="4D8D17F0" w:rsidR="00073E2B" w:rsidRDefault="00073E2B" w:rsidP="00BD232E">
      <w:pPr>
        <w:pStyle w:val="Text2-1"/>
      </w:pPr>
      <w:r>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051F6A">
        <w:t>ÚOZI/AZI</w:t>
      </w:r>
      <w:r>
        <w:t xml:space="preserve"> Objednatele, který tuto činnost koordinuje se správcem ŽBP. Přeložení, obnovení nebo přemístění bodů ŽBP včetně zaměření a určení bude uskutečněno Zhotovitelem ve spolupráci se správcem ŽBP a to na</w:t>
      </w:r>
      <w:r>
        <w:rPr>
          <w:sz w:val="20"/>
          <w:szCs w:val="20"/>
        </w:rPr>
        <w:t xml:space="preserve"> </w:t>
      </w:r>
      <w:r>
        <w:t xml:space="preserve">náklady zhotovitele. Dokumentaci nového ŽBP předá Zhotovitel </w:t>
      </w:r>
      <w:r w:rsidR="00104D25">
        <w:t>Ú</w:t>
      </w:r>
      <w:r>
        <w:t>OZI</w:t>
      </w:r>
      <w:r w:rsidR="00104D25">
        <w:t>/AZI</w:t>
      </w:r>
      <w:r>
        <w:t xml:space="preserve"> Objednatele nejpozději při ukončení stavby. Dokumentace nového ŽBP bude součástí DSPS v případě, že samotné DSPS je součástí smluvního vztahu.</w:t>
      </w:r>
    </w:p>
    <w:p w14:paraId="50A64BB2" w14:textId="77777777" w:rsidR="00073E2B" w:rsidRDefault="00073E2B" w:rsidP="00BD232E">
      <w:pPr>
        <w:pStyle w:val="Text2-1"/>
      </w:pPr>
      <w:r>
        <w:t xml:space="preserve">Pokud bude pro stavbu vyhotovován projekt PPK, Zhotovitel zajistí návaznost tohoto projektu na stávající projekty PPK a předá ho místně příslušnému správci PPK ke kontrole a schválení před zahájením prací na zřízení BK, a to v digitálním provedení v otevřené formě včetně seznamu souřadnic v textovém formátu. </w:t>
      </w:r>
    </w:p>
    <w:p w14:paraId="16B2D7F0" w14:textId="77777777" w:rsidR="00073E2B" w:rsidRDefault="00073E2B" w:rsidP="00BD232E">
      <w:pPr>
        <w:pStyle w:val="Text2-1"/>
      </w:pPr>
      <w:r>
        <w:t>V případě úpravy GPK metodou propracování (popř. metodou zmenšování chyb) bude její zaměření součástí dokumentace zaměření skutečného stavu.</w:t>
      </w:r>
    </w:p>
    <w:p w14:paraId="6612D7B8" w14:textId="77777777" w:rsidR="00073E2B" w:rsidRDefault="00073E2B" w:rsidP="00BD232E">
      <w:pPr>
        <w:pStyle w:val="Text2-1"/>
      </w:pPr>
      <w:r>
        <w:t>V případě úpravy GPK a zřízení BK, Zhotovitel před zahájením prací na zřízení BK zašle místně příslušnému správci PPK dle předpisu SŽDC S3/2 Bezstyková kolej, v platném znění, bodu č. 107, dokumentaci k ověření PPK (viz také Metodický pokyn SŽDC M20/MP004 Metodický pokyn pro měření prostorové polohy koleje).</w:t>
      </w:r>
    </w:p>
    <w:p w14:paraId="7BEA9D42" w14:textId="77777777" w:rsidR="00073E2B" w:rsidRDefault="00073E2B" w:rsidP="00BD232E">
      <w:pPr>
        <w:pStyle w:val="Text2-1"/>
      </w:pPr>
      <w:r>
        <w:t xml:space="preserve">Při měření GNSS technologií se ověření přesnosti mapování provádí průběžně na všech bodech ŽBP v dané lokalitě s vhodnými podmínkami pro observaci, nejméně však na 2 </w:t>
      </w:r>
      <w:r>
        <w:lastRenderedPageBreak/>
        <w:t>bodech ŽBP a minimálně na začátku a na konci každého měření. Tyto body plní funkci identických bodů, zaměřují se metodou RTK min. 1 x při délce záznamu min. 20 vteřin (epoch) a výsledky budou přehledně zpracovány a předány v souboru overeni_ZBP.xlsx. Metodami RTK není možno měřit prvky, které mají předepsanou 2. třídu přesnosti.</w:t>
      </w:r>
    </w:p>
    <w:p w14:paraId="729FF0FF" w14:textId="38DC371E" w:rsidR="00073E2B" w:rsidRDefault="00073E2B" w:rsidP="00BD232E">
      <w:pPr>
        <w:pStyle w:val="Text2-1"/>
      </w:pPr>
      <w:r>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104D25">
        <w:t>Ú</w:t>
      </w:r>
      <w:r>
        <w:t>OZI</w:t>
      </w:r>
      <w:r w:rsidR="00104D25">
        <w:t>/AZI</w:t>
      </w:r>
      <w:r>
        <w:t xml:space="preserve"> Objednatele. </w:t>
      </w:r>
    </w:p>
    <w:p w14:paraId="7CED68EF" w14:textId="77777777" w:rsidR="00073E2B" w:rsidRDefault="00073E2B" w:rsidP="00BD232E">
      <w:pPr>
        <w:pStyle w:val="Text2-1"/>
      </w:pPr>
      <w:r>
        <w:t>Pro stanovení rozsahu šířky věcného břemene pro PS, SO, které jsou anebo budou ve správě či vlastnictví Správy železnic, platí tabulka Rozsah věcných břemen ke stažení na webovém odkazu https://www.spravazeleznic.cz/stavby-zakazky/podklady-pro-zhotovitele/zaborovy-elaborat.</w:t>
      </w:r>
    </w:p>
    <w:p w14:paraId="3ADF943B" w14:textId="7AC2EDD1" w:rsidR="00073E2B" w:rsidRPr="002247E3" w:rsidRDefault="00073E2B" w:rsidP="00BD232E">
      <w:pPr>
        <w:pStyle w:val="Text2-1"/>
      </w:pPr>
      <w:r w:rsidRPr="002247E3">
        <w:t xml:space="preserve">Zhotovitel předá dokumentaci </w:t>
      </w:r>
      <w:r w:rsidR="00051F6A">
        <w:t>ÚOZI/AZI</w:t>
      </w:r>
      <w:r w:rsidRPr="002247E3">
        <w:t xml:space="preserve"> Objednatele ke kontrole v termínu odevzdání DSPS uvedeném ve smlouvě o dílo, nejpozději však do 30 dnů od ukončení prací dle platného harmonogramu stavby. </w:t>
      </w:r>
      <w:r w:rsidR="00051F6A">
        <w:t>ÚOZI/AZI</w:t>
      </w:r>
      <w:r w:rsidRPr="002247E3">
        <w:t xml:space="preserve"> Objednatele provede věcnou a formální kontrolu DSPS. Při shledání nedostatků </w:t>
      </w:r>
      <w:r w:rsidR="00051F6A">
        <w:t>ÚOZI/AZI</w:t>
      </w:r>
      <w:r w:rsidRPr="002247E3">
        <w:t xml:space="preserve"> Objednatele zašle vyjádření s uvedenými nedostatky Zhotoviteli, který následně provede opravu DSPS do 10 pracovních dnů. </w:t>
      </w:r>
    </w:p>
    <w:p w14:paraId="2E467B91" w14:textId="77777777" w:rsidR="00073E2B" w:rsidRDefault="00073E2B" w:rsidP="00BD232E">
      <w:pPr>
        <w:pStyle w:val="Nadpis2-2"/>
      </w:pPr>
      <w:bookmarkStart w:id="42" w:name="_Toc150787657"/>
      <w:bookmarkStart w:id="43" w:name="_Toc151985066"/>
      <w:r>
        <w:t>Doklady předkládané zhotovitelem</w:t>
      </w:r>
      <w:bookmarkEnd w:id="42"/>
      <w:bookmarkEnd w:id="43"/>
    </w:p>
    <w:p w14:paraId="60FF453D" w14:textId="77777777" w:rsidR="00073E2B" w:rsidRPr="00B93854" w:rsidRDefault="00B93854" w:rsidP="00BD232E">
      <w:pPr>
        <w:pStyle w:val="Text2-1"/>
      </w:pPr>
      <w:r w:rsidRPr="00B93854">
        <w:t>Objednatel nepožaduje předložení dalších dokladů zhotovitelem</w:t>
      </w:r>
    </w:p>
    <w:p w14:paraId="3C100DA7" w14:textId="77777777" w:rsidR="00073E2B" w:rsidRPr="00B93854" w:rsidRDefault="00073E2B" w:rsidP="00BD232E">
      <w:pPr>
        <w:pStyle w:val="Nadpis2-2"/>
      </w:pPr>
      <w:bookmarkStart w:id="44" w:name="_Toc150787658"/>
      <w:bookmarkStart w:id="45" w:name="_Toc151985067"/>
      <w:r w:rsidRPr="00B93854">
        <w:t>Dokumentace zhotovitele pro stavbu</w:t>
      </w:r>
      <w:bookmarkEnd w:id="44"/>
      <w:bookmarkEnd w:id="45"/>
    </w:p>
    <w:p w14:paraId="4EE88700" w14:textId="77777777" w:rsidR="00B93854" w:rsidRPr="00B93854" w:rsidRDefault="00073E2B" w:rsidP="00B93854">
      <w:pPr>
        <w:pStyle w:val="Text2-1"/>
      </w:pPr>
      <w:r w:rsidRPr="00366913">
        <w:t xml:space="preserve">Součástí předmětu díla je i vyhotovení Realizační dokumentace stavby </w:t>
      </w:r>
      <w:r w:rsidR="00B93854" w:rsidRPr="00366913">
        <w:t>pro předmětné nové trakční vedení a trakční podpěry včetně základů, napájecí linku, část DŘT, část 6kV, kabeláže úsekových odpojovačů, indikátorových návěstí a zpětných kabelů včetně jejich GEO zaměření v digitální podobě.</w:t>
      </w:r>
    </w:p>
    <w:p w14:paraId="498FE1D7" w14:textId="77777777" w:rsidR="00073E2B" w:rsidRPr="002247E3" w:rsidRDefault="00B93854" w:rsidP="00BD232E">
      <w:pPr>
        <w:pStyle w:val="Text2-1"/>
      </w:pPr>
      <w:r w:rsidRPr="00B93854">
        <w:t>Bude vyhotovena revizní zpráva elektro, včetně protokolu UTZ, koordinační schéma ukolejnění, polohový plán trakčního vedení, vydání průkazu způsobilosti a bude dodána stavební a montážní tabulka TV včetně řezů.</w:t>
      </w:r>
    </w:p>
    <w:p w14:paraId="2FD7E2F4" w14:textId="77777777" w:rsidR="00073E2B" w:rsidRPr="00731042" w:rsidRDefault="00073E2B" w:rsidP="00BD232E">
      <w:pPr>
        <w:pStyle w:val="Nadpis2-2"/>
      </w:pPr>
      <w:bookmarkStart w:id="46" w:name="_Toc150787659"/>
      <w:bookmarkStart w:id="47" w:name="_Toc151985068"/>
      <w:r w:rsidRPr="00731042">
        <w:t>Dokumentace skutečného provedení stavby</w:t>
      </w:r>
      <w:bookmarkEnd w:id="46"/>
      <w:bookmarkEnd w:id="47"/>
    </w:p>
    <w:p w14:paraId="082A690F" w14:textId="77777777" w:rsidR="00073E2B" w:rsidRPr="002247E3" w:rsidRDefault="00073E2B" w:rsidP="00731042">
      <w:pPr>
        <w:pStyle w:val="Text2-1"/>
      </w:pPr>
      <w:r w:rsidRPr="00731042">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5E0D23B0" w14:textId="77777777" w:rsidR="00073E2B" w:rsidRPr="00731042" w:rsidRDefault="00073E2B" w:rsidP="00BD232E">
      <w:pPr>
        <w:pStyle w:val="Text2-1"/>
      </w:pPr>
      <w:r w:rsidRPr="00731042">
        <w:t>Zhotovitel předá v souladu se směrnicí SŽDC č. 117 Předávání digitální dokumentace z investiční výstavby SŽDC, článek 3.1.3.2 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391EFC77" w14:textId="77777777" w:rsidR="00073E2B" w:rsidRPr="002247E3" w:rsidRDefault="00073E2B" w:rsidP="00BD232E">
      <w:pPr>
        <w:pStyle w:val="Text2-1"/>
      </w:pPr>
      <w:bookmarkStart w:id="48" w:name="_Ref150951638"/>
      <w:r w:rsidRPr="002247E3">
        <w:rPr>
          <w:b/>
        </w:rPr>
        <w:t xml:space="preserve">Souborné zpracování </w:t>
      </w:r>
      <w:bookmarkStart w:id="49" w:name="_Hlk150781238"/>
      <w:r w:rsidRPr="002247E3">
        <w:rPr>
          <w:b/>
        </w:rPr>
        <w:t xml:space="preserve">geodetické části </w:t>
      </w:r>
      <w:bookmarkEnd w:id="49"/>
      <w:r w:rsidRPr="002247E3">
        <w:rPr>
          <w:b/>
        </w:rPr>
        <w:t>DSPS</w:t>
      </w:r>
      <w:r w:rsidRPr="002247E3">
        <w:t xml:space="preserve"> bude předáno Objednateli v listinné a elektronické podobě v tomto členění:</w:t>
      </w:r>
      <w:bookmarkEnd w:id="48"/>
    </w:p>
    <w:p w14:paraId="74C83FC9" w14:textId="77777777" w:rsidR="00073E2B" w:rsidRPr="002247E3" w:rsidRDefault="00073E2B" w:rsidP="002247E3">
      <w:pPr>
        <w:pStyle w:val="Odstavec1-1a"/>
        <w:numPr>
          <w:ilvl w:val="0"/>
          <w:numId w:val="19"/>
        </w:numPr>
      </w:pPr>
      <w:r w:rsidRPr="002247E3">
        <w:t>Technická zpráva a Předávací protokol (ve formátu *.</w:t>
      </w:r>
      <w:proofErr w:type="spellStart"/>
      <w:r w:rsidRPr="002247E3">
        <w:t>pdf</w:t>
      </w:r>
      <w:proofErr w:type="spellEnd"/>
      <w:r w:rsidRPr="002247E3">
        <w:t>),</w:t>
      </w:r>
    </w:p>
    <w:p w14:paraId="41440B10" w14:textId="77777777" w:rsidR="00073E2B" w:rsidRPr="002247E3" w:rsidRDefault="00073E2B" w:rsidP="002247E3">
      <w:pPr>
        <w:pStyle w:val="Odstavec1-1a"/>
        <w:numPr>
          <w:ilvl w:val="0"/>
          <w:numId w:val="19"/>
        </w:numPr>
      </w:pPr>
      <w:r w:rsidRPr="002247E3">
        <w:t>Přehled kladu mapových listů JŽM a bodového pole v M 1:10000 formát *.</w:t>
      </w:r>
      <w:proofErr w:type="spellStart"/>
      <w:r w:rsidRPr="002247E3">
        <w:t>dgn</w:t>
      </w:r>
      <w:proofErr w:type="spellEnd"/>
      <w:r w:rsidRPr="002247E3">
        <w:t xml:space="preserve"> a *.</w:t>
      </w:r>
      <w:proofErr w:type="spellStart"/>
      <w:r w:rsidRPr="002247E3">
        <w:t>pdf</w:t>
      </w:r>
      <w:proofErr w:type="spellEnd"/>
      <w:r w:rsidRPr="002247E3">
        <w:t>),</w:t>
      </w:r>
    </w:p>
    <w:p w14:paraId="6A694731" w14:textId="77777777" w:rsidR="00073E2B" w:rsidRPr="002247E3" w:rsidRDefault="00073E2B" w:rsidP="002247E3">
      <w:pPr>
        <w:pStyle w:val="Odstavec1-1a"/>
        <w:numPr>
          <w:ilvl w:val="0"/>
          <w:numId w:val="19"/>
        </w:numPr>
      </w:pPr>
      <w:r w:rsidRPr="002247E3">
        <w:t>Elaborát bodového pole:</w:t>
      </w:r>
    </w:p>
    <w:p w14:paraId="63DD0F98" w14:textId="77777777" w:rsidR="00073E2B" w:rsidRPr="002247E3" w:rsidRDefault="00073E2B" w:rsidP="000B0D6A">
      <w:pPr>
        <w:pStyle w:val="Odstavec1-4i"/>
      </w:pPr>
      <w:r w:rsidRPr="002247E3">
        <w:lastRenderedPageBreak/>
        <w:t>dokumentace po stavbě předaného ŽBP do správy SŽG, zřízeného v souladu Metodickým pokynem SŽDC M20/MP007 Železniční bodové pole, (způsob stabilizace, měření, zpracování, obsah dokumentace),</w:t>
      </w:r>
    </w:p>
    <w:p w14:paraId="32AC3088" w14:textId="77777777" w:rsidR="00073E2B" w:rsidRPr="002247E3" w:rsidRDefault="00073E2B" w:rsidP="000B0D6A">
      <w:pPr>
        <w:pStyle w:val="Odstavec1-4i"/>
      </w:pPr>
      <w:r w:rsidRPr="002247E3">
        <w:t>dokumentaci o vývoji vytyčovací sítě (seznam souřadnic a výšek bodů, geodetické údaje o bodech)</w:t>
      </w:r>
    </w:p>
    <w:p w14:paraId="12CEA3FB" w14:textId="77777777" w:rsidR="00073E2B" w:rsidRPr="002247E3" w:rsidRDefault="00073E2B" w:rsidP="000B0D6A">
      <w:pPr>
        <w:pStyle w:val="Odstavec1-1a"/>
      </w:pPr>
      <w:r w:rsidRPr="002247E3">
        <w:t>Seznamy souřadnic podrobných bodů (ve formátu *.</w:t>
      </w:r>
      <w:proofErr w:type="spellStart"/>
      <w:r w:rsidRPr="002247E3">
        <w:t>txt</w:t>
      </w:r>
      <w:proofErr w:type="spellEnd"/>
      <w:r w:rsidRPr="002247E3">
        <w:t>):</w:t>
      </w:r>
    </w:p>
    <w:p w14:paraId="1C758E1B" w14:textId="77777777" w:rsidR="00073E2B" w:rsidRPr="002247E3" w:rsidRDefault="00073E2B" w:rsidP="002247E3">
      <w:pPr>
        <w:pStyle w:val="Odstavec1-4i"/>
        <w:numPr>
          <w:ilvl w:val="4"/>
          <w:numId w:val="18"/>
        </w:numPr>
      </w:pPr>
      <w:r w:rsidRPr="002247E3">
        <w:t>Seznam souřadnic, výšek a charakteristik bodů (třída přesnosti, popis bodu, datum zaměření, dodavatel zaměření) k výkresu geodetického zaměření skutečného provedení stavby, který bude odpovídat Metodickému pokynu SŽ M20/MP010 Účelová železniční mapa velkého měřítka.</w:t>
      </w:r>
    </w:p>
    <w:p w14:paraId="64D964F1" w14:textId="77777777" w:rsidR="00073E2B" w:rsidRPr="002247E3" w:rsidRDefault="00073E2B" w:rsidP="002247E3">
      <w:pPr>
        <w:pStyle w:val="Odstavec1-4i"/>
        <w:numPr>
          <w:ilvl w:val="4"/>
          <w:numId w:val="18"/>
        </w:numPr>
      </w:pPr>
      <w:r w:rsidRPr="002247E3">
        <w:t>Seznam (seznamy) souřadnic výšek a charakteristik bodů k výkresu (výkresům) editovaného mapového podkladu s vymazáním neplatných prvků, který bude odpovídat předpisu SŽ M20/MP010 příloha C,</w:t>
      </w:r>
    </w:p>
    <w:p w14:paraId="0302682B" w14:textId="77777777" w:rsidR="00073E2B" w:rsidRPr="002247E3" w:rsidRDefault="00073E2B" w:rsidP="002247E3">
      <w:pPr>
        <w:pStyle w:val="Odstavec1-4i"/>
        <w:numPr>
          <w:ilvl w:val="4"/>
          <w:numId w:val="18"/>
        </w:numPr>
      </w:pPr>
      <w:r w:rsidRPr="002247E3">
        <w:t>Seznam souřadnic bodů ŽBP nebo dalších výchozích bodů použitých pro zaměření skutečného provedení stavby.</w:t>
      </w:r>
    </w:p>
    <w:p w14:paraId="0E62DB58" w14:textId="77777777" w:rsidR="00073E2B" w:rsidRPr="002247E3" w:rsidRDefault="00073E2B" w:rsidP="000B0D6A">
      <w:pPr>
        <w:pStyle w:val="Odstavec1-1a"/>
      </w:pPr>
      <w:r w:rsidRPr="002247E3">
        <w:t>Výkresové soubory (ve formátu *.</w:t>
      </w:r>
      <w:proofErr w:type="spellStart"/>
      <w:r w:rsidRPr="002247E3">
        <w:t>dgn</w:t>
      </w:r>
      <w:proofErr w:type="spellEnd"/>
      <w:r w:rsidRPr="002247E3">
        <w:t>). Název souboru musí začínat „DSPS_PVS_, KN_, NH_, PS_ nebo SO_“:</w:t>
      </w:r>
    </w:p>
    <w:p w14:paraId="01856869" w14:textId="77777777" w:rsidR="00073E2B" w:rsidRPr="002247E3" w:rsidRDefault="00073E2B" w:rsidP="000B0D6A">
      <w:pPr>
        <w:pStyle w:val="Odstavec1-4i"/>
      </w:pPr>
      <w:r w:rsidRPr="002247E3">
        <w:t>Výkres geodetického zaměření skutečného provedení všech definitivních PS a SO doplněný o štítky a soubor „identifikace.csv“, který bude obsahovat seznam těchto PS a SO,</w:t>
      </w:r>
    </w:p>
    <w:p w14:paraId="7603396A" w14:textId="77777777" w:rsidR="00073E2B" w:rsidRPr="002247E3" w:rsidRDefault="00073E2B" w:rsidP="000B0D6A">
      <w:pPr>
        <w:pStyle w:val="Odstavec1-4i"/>
      </w:pPr>
      <w:r w:rsidRPr="002247E3">
        <w:t xml:space="preserve">Výkres nebo výkresy v M 1:1000 editovaného mapového podkladu s vymazáním neplatných prvků, který bude odpovídat předpisu SŽ M20/MP010, příloha C. </w:t>
      </w:r>
    </w:p>
    <w:p w14:paraId="74BE9D54" w14:textId="77777777" w:rsidR="00073E2B" w:rsidRPr="002247E3" w:rsidRDefault="00073E2B" w:rsidP="000B0D6A">
      <w:pPr>
        <w:pStyle w:val="Odstavec1-4i"/>
      </w:pPr>
      <w:r w:rsidRPr="002247E3">
        <w:t>Výkres v M 1:1000 se zákresem platné mapy KN,</w:t>
      </w:r>
    </w:p>
    <w:p w14:paraId="4FA694A1" w14:textId="77777777" w:rsidR="00073E2B" w:rsidRPr="002247E3" w:rsidRDefault="00073E2B" w:rsidP="000B0D6A">
      <w:pPr>
        <w:pStyle w:val="Odstavec1-4i"/>
      </w:pPr>
      <w:r w:rsidRPr="002247E3">
        <w:t>Výkres v M 1:1000 se zákresem nové hranice ČD, SŽ po stavbě.</w:t>
      </w:r>
    </w:p>
    <w:p w14:paraId="44A0BABB" w14:textId="77777777" w:rsidR="00073E2B" w:rsidRPr="002247E3" w:rsidRDefault="00073E2B" w:rsidP="00D2529C">
      <w:pPr>
        <w:pStyle w:val="Odstavec1-1a"/>
      </w:pPr>
      <w:r w:rsidRPr="002247E3">
        <w:t>Předané geodetické části DSPS jednotlivých PS a SO</w:t>
      </w:r>
    </w:p>
    <w:p w14:paraId="65287465" w14:textId="77777777" w:rsidR="00073E2B" w:rsidRPr="002247E3" w:rsidRDefault="00073E2B" w:rsidP="0028083B">
      <w:pPr>
        <w:pStyle w:val="Odstavec1-4i"/>
      </w:pPr>
      <w:r w:rsidRPr="002247E3">
        <w:t>Seznam čísel a názvů PS a SO s uvedením zhotovitele geodetické části DSPS jednotlivých PS a SO (ve formátu *.</w:t>
      </w:r>
      <w:proofErr w:type="spellStart"/>
      <w:r w:rsidRPr="002247E3">
        <w:t>xlsx</w:t>
      </w:r>
      <w:proofErr w:type="spellEnd"/>
      <w:r w:rsidRPr="002247E3">
        <w:t>),</w:t>
      </w:r>
    </w:p>
    <w:p w14:paraId="5C062613" w14:textId="77777777" w:rsidR="00073E2B" w:rsidRPr="002247E3" w:rsidRDefault="00073E2B" w:rsidP="0028083B">
      <w:pPr>
        <w:pStyle w:val="Odstavec1-4i"/>
      </w:pPr>
      <w:r w:rsidRPr="002247E3">
        <w:t>TZ k jednotlivým PS a SO (ve formátu *.</w:t>
      </w:r>
      <w:proofErr w:type="spellStart"/>
      <w:r w:rsidRPr="002247E3">
        <w:t>pdf</w:t>
      </w:r>
      <w:proofErr w:type="spellEnd"/>
      <w:r w:rsidRPr="002247E3">
        <w:t>),</w:t>
      </w:r>
    </w:p>
    <w:p w14:paraId="72EF8981" w14:textId="77777777" w:rsidR="00073E2B" w:rsidRPr="002247E3" w:rsidRDefault="00073E2B" w:rsidP="0028083B">
      <w:pPr>
        <w:pStyle w:val="Odstavec1-4i"/>
      </w:pPr>
      <w:r w:rsidRPr="002247E3">
        <w:t>Seznam souřadnic, výšek a charakteristik podrobných bodů k jednotlivým SO a PS (ve formátu *.</w:t>
      </w:r>
      <w:proofErr w:type="spellStart"/>
      <w:r w:rsidRPr="002247E3">
        <w:t>txt</w:t>
      </w:r>
      <w:proofErr w:type="spellEnd"/>
      <w:r w:rsidRPr="002247E3">
        <w:t>),</w:t>
      </w:r>
    </w:p>
    <w:p w14:paraId="6A7B1B90" w14:textId="77777777" w:rsidR="00073E2B" w:rsidRPr="002247E3" w:rsidRDefault="00073E2B" w:rsidP="0028083B">
      <w:pPr>
        <w:pStyle w:val="Odstavec1-4i"/>
      </w:pPr>
      <w:r w:rsidRPr="002247E3">
        <w:t>Výpočetní protokol a editované zápisníky ve formátu *.</w:t>
      </w:r>
      <w:proofErr w:type="spellStart"/>
      <w:r w:rsidRPr="002247E3">
        <w:t>txt</w:t>
      </w:r>
      <w:proofErr w:type="spellEnd"/>
      <w:r w:rsidRPr="002247E3">
        <w:t>; originální zápisníky ve formátu stroje, doložení splnění požadované přesnosti, kalibrační listy, fotodokumentace a další,</w:t>
      </w:r>
    </w:p>
    <w:p w14:paraId="0FDD4D57" w14:textId="77777777" w:rsidR="00073E2B" w:rsidRPr="002247E3" w:rsidRDefault="00073E2B" w:rsidP="0028083B">
      <w:pPr>
        <w:pStyle w:val="Odstavec1-4i"/>
      </w:pPr>
      <w:r w:rsidRPr="002247E3">
        <w:t>Výkresy jednotlivých PS a SO v M 1:1000 (ve formátu *.</w:t>
      </w:r>
      <w:proofErr w:type="spellStart"/>
      <w:r w:rsidRPr="002247E3">
        <w:t>dgn</w:t>
      </w:r>
      <w:proofErr w:type="spellEnd"/>
      <w:r w:rsidRPr="002247E3">
        <w:t xml:space="preserve"> a *.</w:t>
      </w:r>
      <w:proofErr w:type="spellStart"/>
      <w:r w:rsidRPr="002247E3">
        <w:t>pdf</w:t>
      </w:r>
      <w:proofErr w:type="spellEnd"/>
      <w:r w:rsidRPr="002247E3">
        <w:t>). Pokud jsou kóty a detaily vyžadovány ZTP, jsou zakresleny v samostatném pomocném výkrese DGN. Soubor PDF zachycuje soutisk hlavního a pomocného výkresu.</w:t>
      </w:r>
    </w:p>
    <w:p w14:paraId="37ECB6E8" w14:textId="232A73E6" w:rsidR="00073E2B" w:rsidRPr="002247E3" w:rsidRDefault="00073E2B" w:rsidP="0028083B">
      <w:pPr>
        <w:pStyle w:val="Odstavec1-4i"/>
      </w:pPr>
      <w:r w:rsidRPr="002247E3">
        <w:t xml:space="preserve">Seznam PS a SO identifikovaných ve vztahu k parcelním číslům pozemků podle evidence právních vztahů KN. Formu a obsah seznamu upřesní </w:t>
      </w:r>
      <w:r w:rsidR="00051F6A">
        <w:t>ÚOZI/AZI</w:t>
      </w:r>
      <w:r w:rsidRPr="002247E3">
        <w:t xml:space="preserve"> Objednatele.</w:t>
      </w:r>
    </w:p>
    <w:p w14:paraId="0F31B3E2" w14:textId="77777777" w:rsidR="00073E2B" w:rsidRPr="002247E3" w:rsidRDefault="00073E2B" w:rsidP="0028083B">
      <w:pPr>
        <w:pStyle w:val="Odstavec1-1a"/>
      </w:pPr>
      <w:r w:rsidRPr="002247E3">
        <w:t>Geometrické plány</w:t>
      </w:r>
    </w:p>
    <w:p w14:paraId="00CE912A" w14:textId="2EACF388" w:rsidR="00073E2B" w:rsidRPr="002247E3" w:rsidRDefault="00073E2B" w:rsidP="0028083B">
      <w:pPr>
        <w:pStyle w:val="Odstavec1-4i"/>
      </w:pPr>
      <w:r w:rsidRPr="002247E3">
        <w:t xml:space="preserve">Seznam geometrických plánů obsahující jeho číslo, účel vyhotovení, číslo PS nebo SO pro který byl vyhotoven, staničení začátku a konce navrhované změny, název katastrálního území, seznam změnou dotčených parcel. Formu a obsah seznamu upřesní </w:t>
      </w:r>
      <w:r w:rsidR="00051F6A">
        <w:t>ÚOZI/AZI</w:t>
      </w:r>
      <w:r w:rsidRPr="002247E3">
        <w:t xml:space="preserve"> Objednatele,</w:t>
      </w:r>
    </w:p>
    <w:p w14:paraId="0FA3A43E" w14:textId="77777777" w:rsidR="00073E2B" w:rsidRPr="002247E3" w:rsidRDefault="00073E2B" w:rsidP="0028083B">
      <w:pPr>
        <w:pStyle w:val="Odstavec1-4i"/>
      </w:pPr>
      <w:r w:rsidRPr="002247E3">
        <w:t xml:space="preserve">Geometrické plány a přílohy dle </w:t>
      </w:r>
      <w:proofErr w:type="spellStart"/>
      <w:r w:rsidRPr="002247E3">
        <w:t>podčlánku</w:t>
      </w:r>
      <w:proofErr w:type="spellEnd"/>
      <w:r w:rsidRPr="002247E3">
        <w:t xml:space="preserve"> 1.7.3.5 Kapitoly 1 TKP.</w:t>
      </w:r>
    </w:p>
    <w:p w14:paraId="13E0A9E8" w14:textId="77777777" w:rsidR="00073E2B" w:rsidRPr="002247E3" w:rsidRDefault="00073E2B" w:rsidP="0028083B">
      <w:pPr>
        <w:pStyle w:val="Odstavec1-1a"/>
      </w:pPr>
      <w:r w:rsidRPr="002247E3">
        <w:lastRenderedPageBreak/>
        <w:t>Dokumentace definitivního zajištění koleje dle předpisu SŽDC S3 Železniční svršek, Díl III Zajištění prostorové polohy koleje (ve formátu *.docx,*.</w:t>
      </w:r>
      <w:proofErr w:type="spellStart"/>
      <w:r w:rsidRPr="002247E3">
        <w:t>xlsx</w:t>
      </w:r>
      <w:proofErr w:type="spellEnd"/>
      <w:r w:rsidRPr="002247E3">
        <w:t>, *.</w:t>
      </w:r>
      <w:proofErr w:type="spellStart"/>
      <w:r w:rsidRPr="002247E3">
        <w:t>dwg</w:t>
      </w:r>
      <w:proofErr w:type="spellEnd"/>
      <w:r w:rsidRPr="002247E3">
        <w:t>, *.</w:t>
      </w:r>
      <w:proofErr w:type="spellStart"/>
      <w:r w:rsidRPr="002247E3">
        <w:t>dng</w:t>
      </w:r>
      <w:proofErr w:type="spellEnd"/>
      <w:r w:rsidRPr="002247E3">
        <w:t>, případně *.</w:t>
      </w:r>
      <w:proofErr w:type="spellStart"/>
      <w:r w:rsidRPr="002247E3">
        <w:t>dfx</w:t>
      </w:r>
      <w:proofErr w:type="spellEnd"/>
      <w:r w:rsidRPr="002247E3">
        <w:t xml:space="preserve"> a *.</w:t>
      </w:r>
      <w:proofErr w:type="spellStart"/>
      <w:r w:rsidRPr="002247E3">
        <w:t>pdf</w:t>
      </w:r>
      <w:proofErr w:type="spellEnd"/>
      <w:r w:rsidRPr="002247E3">
        <w:t>).</w:t>
      </w:r>
    </w:p>
    <w:p w14:paraId="2CE2DDEB" w14:textId="16934B72" w:rsidR="00073E2B" w:rsidRPr="002247E3" w:rsidRDefault="00073E2B" w:rsidP="00BD232E">
      <w:pPr>
        <w:pStyle w:val="Text2-2"/>
        <w:snapToGrid w:val="0"/>
      </w:pPr>
      <w:r w:rsidRPr="002247E3">
        <w:t xml:space="preserve">V listinné podobě bude DSPS předána v rozsahu </w:t>
      </w:r>
      <w:proofErr w:type="gramStart"/>
      <w:r w:rsidRPr="002247E3">
        <w:t xml:space="preserve">čl. </w:t>
      </w:r>
      <w:r w:rsidR="0028083B" w:rsidRPr="002247E3">
        <w:fldChar w:fldCharType="begin"/>
      </w:r>
      <w:r w:rsidR="0028083B" w:rsidRPr="002247E3">
        <w:instrText xml:space="preserve"> REF _Ref150951638 \r \h </w:instrText>
      </w:r>
      <w:r w:rsidR="00731042">
        <w:instrText xml:space="preserve"> \* MERGEFORMAT </w:instrText>
      </w:r>
      <w:r w:rsidR="0028083B" w:rsidRPr="002247E3">
        <w:fldChar w:fldCharType="separate"/>
      </w:r>
      <w:r w:rsidR="002C57C3">
        <w:t>4.5.3</w:t>
      </w:r>
      <w:r w:rsidR="0028083B" w:rsidRPr="002247E3">
        <w:fldChar w:fldCharType="end"/>
      </w:r>
      <w:r w:rsidR="00221BBC">
        <w:t>3</w:t>
      </w:r>
      <w:proofErr w:type="gramEnd"/>
      <w:r w:rsidR="0028083B" w:rsidRPr="002247E3">
        <w:t xml:space="preserve"> </w:t>
      </w:r>
      <w:r w:rsidRPr="002247E3">
        <w:t>těchto ZTP dle části a), e), f)(v) a f)(</w:t>
      </w:r>
      <w:proofErr w:type="spellStart"/>
      <w:r w:rsidRPr="002247E3">
        <w:t>vi</w:t>
      </w:r>
      <w:proofErr w:type="spellEnd"/>
      <w:r w:rsidRPr="002247E3">
        <w:t>).</w:t>
      </w:r>
    </w:p>
    <w:p w14:paraId="16685E26" w14:textId="77777777" w:rsidR="00073E2B" w:rsidRPr="002247E3" w:rsidRDefault="00073E2B" w:rsidP="00BD232E">
      <w:pPr>
        <w:pStyle w:val="Text2-2"/>
        <w:snapToGrid w:val="0"/>
      </w:pPr>
      <w:r w:rsidRPr="002247E3">
        <w:t>Zhotovitel zajistí souborné zpracování geodetické části DSPS v takovém rozsahu, aby bylo využitelné pro zhotovení polohopisných plánů v knize plánů dle příslušných Právních předpisů vydaných Objednatelem.</w:t>
      </w:r>
    </w:p>
    <w:p w14:paraId="3CF08480" w14:textId="77777777" w:rsidR="00073E2B" w:rsidRPr="002247E3" w:rsidRDefault="00073E2B" w:rsidP="00BD232E">
      <w:pPr>
        <w:pStyle w:val="Text2-1"/>
      </w:pPr>
      <w:r w:rsidRPr="002247E3">
        <w:rPr>
          <w:b/>
        </w:rPr>
        <w:t>Součástí dokumentů skutečného provedení stavby</w:t>
      </w:r>
      <w:r w:rsidRPr="002247E3">
        <w:t xml:space="preserve"> pro účely kolaudace je také zajištění dokladů v rozsahu požadavků, které se týkají projednání stavby, zápisy z jednání, veškerá souhlasná vyjádření a stanoviska dotčených orgánů a dalších osob, současných i budoucích správců a provozovatelů, včetně dokladů o projednání zásahu stavby do majetku třetích osob, dle požadavku vydaných stavebních povolení:</w:t>
      </w:r>
    </w:p>
    <w:p w14:paraId="7217F688" w14:textId="77777777" w:rsidR="00073E2B" w:rsidRPr="002247E3" w:rsidRDefault="00073E2B" w:rsidP="002247E3">
      <w:pPr>
        <w:pStyle w:val="Odstavec1-1a"/>
        <w:numPr>
          <w:ilvl w:val="0"/>
          <w:numId w:val="20"/>
        </w:numPr>
      </w:pPr>
      <w:r w:rsidRPr="002247E3">
        <w:t>Schvalovací protokol předchozího stupně dokumentace (byl-li zpracován),</w:t>
      </w:r>
    </w:p>
    <w:p w14:paraId="1C59A144" w14:textId="77777777" w:rsidR="00073E2B" w:rsidRPr="002247E3" w:rsidRDefault="00073E2B" w:rsidP="00627234">
      <w:pPr>
        <w:pStyle w:val="Odstavec1-1a"/>
      </w:pPr>
      <w:r w:rsidRPr="002247E3">
        <w:t>doklady o udělených výjimkách z Právních předpisů, případně souhlas Drážního úřadu,</w:t>
      </w:r>
    </w:p>
    <w:p w14:paraId="358C69DF" w14:textId="77777777" w:rsidR="00073E2B" w:rsidRPr="002247E3" w:rsidRDefault="00073E2B" w:rsidP="00627234">
      <w:pPr>
        <w:pStyle w:val="Odstavec1-1a"/>
      </w:pPr>
      <w:r w:rsidRPr="002247E3">
        <w:t>doklady o projednání DSP/PDPS,</w:t>
      </w:r>
    </w:p>
    <w:p w14:paraId="66C66461" w14:textId="77777777" w:rsidR="00073E2B" w:rsidRPr="002247E3" w:rsidRDefault="00073E2B" w:rsidP="00627234">
      <w:pPr>
        <w:pStyle w:val="Odstavec1-1a"/>
      </w:pPr>
      <w:r w:rsidRPr="002247E3">
        <w:t>závazná stanoviska dotčených orgánů a další doklady o jednání s dotčenými orgány a účastníky stavebního řízení,</w:t>
      </w:r>
    </w:p>
    <w:p w14:paraId="6405CB4E" w14:textId="77777777" w:rsidR="00073E2B" w:rsidRPr="002247E3" w:rsidRDefault="00073E2B" w:rsidP="00627234">
      <w:pPr>
        <w:pStyle w:val="Odstavec1-1a"/>
      </w:pPr>
      <w:r w:rsidRPr="002247E3">
        <w:t>vyjádření vlastníků a správců dotčených inženýrských sítí,</w:t>
      </w:r>
    </w:p>
    <w:p w14:paraId="4D556905" w14:textId="3C076BFE" w:rsidR="00073E2B" w:rsidRPr="009940AC" w:rsidRDefault="00073E2B" w:rsidP="002247E3">
      <w:pPr>
        <w:pStyle w:val="Odstavec1-1a"/>
      </w:pPr>
      <w:r w:rsidRPr="002247E3">
        <w:t>doklady o projednání s vlastníky pozemků a staveb nebo bytů a nebytových prostor dotčených stavbou, popř. s jinými oprávněnými subjekty.</w:t>
      </w:r>
      <w:r w:rsidRPr="002247E3">
        <w:tab/>
      </w:r>
    </w:p>
    <w:p w14:paraId="60AABE0E" w14:textId="2B3BA528" w:rsidR="00073E2B" w:rsidRPr="002247E3" w:rsidRDefault="00073E2B" w:rsidP="00BD232E">
      <w:pPr>
        <w:pStyle w:val="Text2-1"/>
      </w:pPr>
      <w:r w:rsidRPr="00731042">
        <w:t xml:space="preserve">Předání DSPS dle článku 1.11.5 Kapitoly 1 TKP a dle </w:t>
      </w:r>
      <w:proofErr w:type="gramStart"/>
      <w:r w:rsidRPr="00731042">
        <w:t xml:space="preserve">čl. </w:t>
      </w:r>
      <w:r w:rsidRPr="00731042">
        <w:fldChar w:fldCharType="begin"/>
      </w:r>
      <w:r w:rsidRPr="00731042">
        <w:instrText xml:space="preserve"> REF _Ref150788289 \r \h  \* MERGEFORMAT </w:instrText>
      </w:r>
      <w:r w:rsidRPr="00731042">
        <w:fldChar w:fldCharType="separate"/>
      </w:r>
      <w:r w:rsidR="002C57C3">
        <w:t>4.1.2.23</w:t>
      </w:r>
      <w:proofErr w:type="gramEnd"/>
      <w:r w:rsidRPr="00731042">
        <w:fldChar w:fldCharType="end"/>
      </w:r>
      <w:r w:rsidRPr="00731042">
        <w:t xml:space="preserve"> - </w:t>
      </w:r>
      <w:r w:rsidRPr="00731042">
        <w:fldChar w:fldCharType="begin"/>
      </w:r>
      <w:r w:rsidRPr="00731042">
        <w:instrText xml:space="preserve"> REF _Ref150788476 \r \h </w:instrText>
      </w:r>
      <w:r w:rsidR="00731042">
        <w:instrText xml:space="preserve"> \* MERGEFORMAT </w:instrText>
      </w:r>
      <w:r w:rsidRPr="00731042">
        <w:fldChar w:fldCharType="separate"/>
      </w:r>
      <w:r w:rsidR="002C57C3">
        <w:t>4.1.2.26</w:t>
      </w:r>
      <w:r w:rsidRPr="00731042">
        <w:fldChar w:fldCharType="end"/>
      </w:r>
      <w:r w:rsidRPr="00731042">
        <w:t xml:space="preserve"> těchto ZTP proběhne na médiu: </w:t>
      </w:r>
      <w:r w:rsidRPr="002247E3">
        <w:t xml:space="preserve">USB flash disk nebo s využitím aplikace, kterou si dodavatel může stáhnout na Portále modernizace dráhy (https://modernizace.spravazeleznic.cz). Helpdesk pro aplikaci poskytuje: p. Jaromír </w:t>
      </w:r>
      <w:proofErr w:type="spellStart"/>
      <w:r w:rsidRPr="002247E3">
        <w:t>Talůžek</w:t>
      </w:r>
      <w:proofErr w:type="spellEnd"/>
      <w:r w:rsidRPr="002247E3">
        <w:t>, SŽT SŽ, +420 606 796 338, Taluzek@spravazeleznic.cz</w:t>
      </w:r>
    </w:p>
    <w:p w14:paraId="114A05BE" w14:textId="77777777" w:rsidR="00073E2B" w:rsidRDefault="00073E2B" w:rsidP="00BD232E">
      <w:pPr>
        <w:pStyle w:val="Nadpis2-2"/>
      </w:pPr>
      <w:bookmarkStart w:id="50" w:name="_Toc150787675"/>
      <w:bookmarkStart w:id="51" w:name="_Toc151985069"/>
      <w:r>
        <w:t>Trakční a energická zařízení</w:t>
      </w:r>
      <w:bookmarkEnd w:id="50"/>
      <w:bookmarkEnd w:id="51"/>
    </w:p>
    <w:p w14:paraId="5FCAF7A7" w14:textId="77777777" w:rsidR="00073E2B" w:rsidRDefault="00731042" w:rsidP="00BD232E">
      <w:pPr>
        <w:pStyle w:val="Text2-1"/>
      </w:pPr>
      <w:r>
        <w:t>Práce</w:t>
      </w:r>
      <w:r w:rsidRPr="001C2CA1">
        <w:rPr>
          <w:rFonts w:cs="Arial"/>
        </w:rPr>
        <w:t xml:space="preserve"> musí být proveden</w:t>
      </w:r>
      <w:r>
        <w:rPr>
          <w:rFonts w:cs="Arial"/>
        </w:rPr>
        <w:t>y</w:t>
      </w:r>
      <w:r w:rsidRPr="001C2CA1">
        <w:rPr>
          <w:rFonts w:cs="Arial"/>
        </w:rPr>
        <w:t xml:space="preserve"> pouze z takových komponentů, na které jsou vydány schválené Technické podmínky a odpovídají platné sestavě trakčního vedení 3kV DC / 25 </w:t>
      </w:r>
      <w:proofErr w:type="spellStart"/>
      <w:r w:rsidRPr="001C2CA1">
        <w:rPr>
          <w:rFonts w:cs="Arial"/>
        </w:rPr>
        <w:t>kV</w:t>
      </w:r>
      <w:proofErr w:type="spellEnd"/>
      <w:r w:rsidRPr="001C2CA1">
        <w:rPr>
          <w:rFonts w:cs="Arial"/>
        </w:rPr>
        <w:t xml:space="preserve"> AC užité na ostatních provozovaných úsecích v síti Správy železnic.</w:t>
      </w:r>
    </w:p>
    <w:p w14:paraId="088BB343" w14:textId="77777777" w:rsidR="00073E2B" w:rsidRDefault="00073E2B" w:rsidP="00BD232E">
      <w:pPr>
        <w:pStyle w:val="Nadpis2-2"/>
      </w:pPr>
      <w:bookmarkStart w:id="52" w:name="_Toc150787677"/>
      <w:bookmarkStart w:id="53" w:name="_Toc151985070"/>
      <w:r>
        <w:t>Životní prostředí</w:t>
      </w:r>
      <w:bookmarkEnd w:id="52"/>
      <w:bookmarkEnd w:id="53"/>
      <w:r>
        <w:t xml:space="preserve"> </w:t>
      </w:r>
    </w:p>
    <w:p w14:paraId="7268D2E6" w14:textId="77777777" w:rsidR="00073E2B" w:rsidRPr="00D60F6A" w:rsidRDefault="00073E2B" w:rsidP="00BD232E">
      <w:pPr>
        <w:pStyle w:val="Text2-1"/>
        <w:rPr>
          <w:rStyle w:val="Tun"/>
          <w:b w:val="0"/>
        </w:rPr>
      </w:pPr>
      <w:r>
        <w:t xml:space="preserve">Zhotovitel je v termínu do 30 dnů od účinnosti Smlouvy povinen písemně oznámit Správci stavby </w:t>
      </w:r>
      <w:r>
        <w:rPr>
          <w:b/>
        </w:rPr>
        <w:t>vady a nedostatky v Projektové dokumentaci</w:t>
      </w:r>
      <w:r>
        <w:t xml:space="preserve">, u kterých lze oprávněně předpokládat, že vlivem stavební činnosti a veškeré činnosti Zhotovitele, spojené s prováděním Díla, </w:t>
      </w:r>
      <w:r>
        <w:rPr>
          <w:b/>
        </w:rPr>
        <w:t>budou samostatně nebo ve spojení ohrožovat životní prostředí (dále také „ŽP“)</w:t>
      </w:r>
      <w:r>
        <w:t>. Toto písemné oznámení bude Zhotovitelem náležitě odůvodněno. V případě</w:t>
      </w:r>
      <w:r w:rsidRPr="00D60F6A">
        <w:t>,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p>
    <w:p w14:paraId="3A6FBF49" w14:textId="77777777" w:rsidR="00073E2B" w:rsidRPr="00D60F6A" w:rsidRDefault="00073E2B" w:rsidP="00BD232E">
      <w:pPr>
        <w:pStyle w:val="Text2-1"/>
        <w:rPr>
          <w:rStyle w:val="Tun"/>
        </w:rPr>
      </w:pPr>
      <w:r w:rsidRPr="00D60F6A">
        <w:rPr>
          <w:rStyle w:val="Tun"/>
        </w:rPr>
        <w:t>Ochrana přírody a krajiny</w:t>
      </w:r>
    </w:p>
    <w:p w14:paraId="6C0A2590" w14:textId="7C7AB5F4" w:rsidR="00073E2B" w:rsidRPr="002247E3" w:rsidRDefault="009940AC" w:rsidP="009940AC">
      <w:pPr>
        <w:pStyle w:val="Text2-2"/>
      </w:pPr>
      <w:r w:rsidRPr="009940AC">
        <w:rPr>
          <w:rStyle w:val="Tun"/>
          <w:b w:val="0"/>
        </w:rPr>
        <w:t>Zhotovitel se zavazuje dodržet veškeré legislativní požadavky z oblasti ochrany životního prostředí a veškeré podmínky obdržených vyjádření dotčených orgánů státní správy. Zhotovitel se zavazuje naplnit podmínky vyjádření Lesů České republiky, státního podniku ze dne 9.10.2023, č.</w:t>
      </w:r>
      <w:r>
        <w:rPr>
          <w:rStyle w:val="Tun"/>
          <w:b w:val="0"/>
        </w:rPr>
        <w:t xml:space="preserve"> </w:t>
      </w:r>
      <w:r w:rsidRPr="009940AC">
        <w:rPr>
          <w:rStyle w:val="Tun"/>
          <w:b w:val="0"/>
        </w:rPr>
        <w:t xml:space="preserve">j.: LCR 177/003704/2023. </w:t>
      </w:r>
      <w:r w:rsidR="00C04D73" w:rsidRPr="001E2397">
        <w:rPr>
          <w:rStyle w:val="Tun"/>
          <w:bCs/>
        </w:rPr>
        <w:t>Objednatel zajistí veškeré otázky případného zásahu na pozemky určené k plnění funkcí lesa.</w:t>
      </w:r>
      <w:r w:rsidR="00C04D73">
        <w:rPr>
          <w:rStyle w:val="Tun"/>
          <w:b w:val="0"/>
        </w:rPr>
        <w:t xml:space="preserve"> </w:t>
      </w:r>
    </w:p>
    <w:p w14:paraId="5C50018B" w14:textId="77777777" w:rsidR="00073E2B" w:rsidRPr="00D60F6A" w:rsidRDefault="00073E2B" w:rsidP="00BD232E">
      <w:pPr>
        <w:pStyle w:val="Text2-1"/>
        <w:rPr>
          <w:rStyle w:val="Tun"/>
        </w:rPr>
      </w:pPr>
      <w:r w:rsidRPr="00D60F6A">
        <w:rPr>
          <w:rStyle w:val="Tun"/>
        </w:rPr>
        <w:lastRenderedPageBreak/>
        <w:t xml:space="preserve">Nakládání s odpady </w:t>
      </w:r>
    </w:p>
    <w:p w14:paraId="045811A2" w14:textId="3C5BFFB1" w:rsidR="00073E2B" w:rsidRDefault="00073E2B" w:rsidP="00BD232E">
      <w:pPr>
        <w:pStyle w:val="Text2-2"/>
        <w:snapToGrid w:val="0"/>
        <w:rPr>
          <w:rStyle w:val="Tun"/>
          <w:b w:val="0"/>
        </w:rPr>
      </w:pPr>
      <w:r w:rsidRPr="00D60F6A">
        <w:rPr>
          <w:rStyle w:val="Tun"/>
          <w:b w:val="0"/>
        </w:rPr>
        <w:t xml:space="preserve">Zhotovitel předloží TDS/Správci stavby </w:t>
      </w:r>
      <w:r w:rsidR="008C4869">
        <w:rPr>
          <w:rStyle w:val="Tun"/>
          <w:b w:val="0"/>
        </w:rPr>
        <w:t xml:space="preserve">nejméně 60 dní před dokončením </w:t>
      </w:r>
      <w:r w:rsidRPr="00D60F6A">
        <w:rPr>
          <w:rStyle w:val="Tun"/>
          <w:b w:val="0"/>
        </w:rPr>
        <w:t>Díla Závěrečnou zprávu odpadového hospodářství stavby dle směrnice SŽ SM096</w:t>
      </w:r>
      <w:r>
        <w:rPr>
          <w:rStyle w:val="Tun"/>
          <w:b w:val="0"/>
        </w:rPr>
        <w:t xml:space="preserve">, podle závazné osnovy uvedené v </w:t>
      </w:r>
      <w:proofErr w:type="gramStart"/>
      <w:r>
        <w:rPr>
          <w:rStyle w:val="Tun"/>
          <w:b w:val="0"/>
        </w:rPr>
        <w:t>příloze B.1 směrnice</w:t>
      </w:r>
      <w:proofErr w:type="gramEnd"/>
      <w:r>
        <w:rPr>
          <w:rStyle w:val="Tun"/>
          <w:b w:val="0"/>
        </w:rPr>
        <w:t xml:space="preserve"> SŽ SM096, včetně Výkazu o předcházení vzniku odpadu</w:t>
      </w:r>
      <w:r>
        <w:t xml:space="preserve"> </w:t>
      </w:r>
      <w:r>
        <w:rPr>
          <w:rStyle w:val="Tun"/>
          <w:b w:val="0"/>
        </w:rPr>
        <w:t>a nakládání s odpady dle Přílohy B.2 směrnice SŽ SM096. TDS/Správce stavby zajistí kontrolu Závěrečné zprávy a Výkazu specialistou/garantem na ŽP Objednatele.</w:t>
      </w:r>
    </w:p>
    <w:p w14:paraId="41A9290D" w14:textId="77777777" w:rsidR="00073E2B" w:rsidRDefault="00073E2B" w:rsidP="00BD232E">
      <w:pPr>
        <w:pStyle w:val="Text2-2"/>
        <w:snapToGrid w:val="0"/>
        <w:rPr>
          <w:rStyle w:val="Tun"/>
          <w:b w:val="0"/>
          <w:sz w:val="20"/>
          <w:szCs w:val="20"/>
        </w:rPr>
      </w:pPr>
      <w:r>
        <w:rPr>
          <w:rStyle w:val="Tun"/>
          <w:b w:val="0"/>
        </w:rPr>
        <w:t>TDS/Správce stavby nesmí potvrdit dokončení díla v Předávacím protokolu/respektive v Potvrzení o splnění smlouvy bez zajištění odevzdání Závěrečné zprávy a Výkazu</w:t>
      </w:r>
    </w:p>
    <w:p w14:paraId="1198B037" w14:textId="01885086" w:rsidR="00073E2B" w:rsidRPr="00731042" w:rsidRDefault="00073E2B" w:rsidP="00BD232E">
      <w:pPr>
        <w:pStyle w:val="Text2-2"/>
        <w:snapToGrid w:val="0"/>
        <w:rPr>
          <w:rStyle w:val="Tun"/>
          <w:b w:val="0"/>
        </w:rPr>
      </w:pPr>
      <w:r>
        <w:rPr>
          <w:rStyle w:val="Tun"/>
          <w:b w:val="0"/>
        </w:rPr>
        <w:t>Zhotovitel se zavazuje zajistit převzorkování</w:t>
      </w:r>
      <w:r>
        <w:rPr>
          <w:rStyle w:val="Tun"/>
        </w:rPr>
        <w:t xml:space="preserve"> </w:t>
      </w:r>
      <w:r>
        <w:rPr>
          <w:rStyle w:val="Tun"/>
          <w:b w:val="0"/>
        </w:rPr>
        <w:t>těženého kameniva kolejového lože, výkopových zemin ze stavby a dalších druhotných materiálů, stavebních a demoličních odpadů, kde je v rámci jejich kategorizace vzorkování vyžadováno. Na základě zjištěných hodnot z provedeného vzorkování v Projektové dokumentac</w:t>
      </w:r>
      <w:r w:rsidR="008C4869">
        <w:rPr>
          <w:rStyle w:val="Tun"/>
          <w:b w:val="0"/>
        </w:rPr>
        <w:t>i</w:t>
      </w:r>
      <w:r>
        <w:rPr>
          <w:rStyle w:val="Tun"/>
          <w:b w:val="0"/>
        </w:rPr>
        <w:t xml:space="preserve"> a realizac</w:t>
      </w:r>
      <w:r w:rsidR="008C4869">
        <w:rPr>
          <w:rStyle w:val="Tun"/>
          <w:b w:val="0"/>
        </w:rPr>
        <w:t>i</w:t>
      </w:r>
      <w:r>
        <w:rPr>
          <w:rStyle w:val="Tun"/>
          <w:b w:val="0"/>
        </w:rPr>
        <w:t xml:space="preserve"> Zhotovitel zabezpečí maximální využití těžených materiálů kolejového lože a výkopových zemin v rámci provádění stavební činnosti (viz</w:t>
      </w:r>
      <w:r>
        <w:t xml:space="preserve"> </w:t>
      </w:r>
      <w:r>
        <w:rPr>
          <w:rStyle w:val="Tun"/>
          <w:b w:val="0"/>
        </w:rPr>
        <w:t xml:space="preserve">směrnice SŽ SM096 Směrnice pro nakládání s odpady). Vzorkování bude probíhat dle </w:t>
      </w:r>
      <w:r w:rsidRPr="009940AC">
        <w:rPr>
          <w:rStyle w:val="Tun"/>
        </w:rPr>
        <w:t>Metodického návodu Správy železnic k problematice vzorkování stavebních a demoličních odpadů v rámci přípravy a realizace staveb</w:t>
      </w:r>
      <w:r w:rsidRPr="00731042">
        <w:rPr>
          <w:rStyle w:val="Tun"/>
          <w:b w:val="0"/>
        </w:rPr>
        <w:t>, který je přílohou B.3 směrnice SŽ SM096 Směrnice pro nakládání s odpady.</w:t>
      </w:r>
    </w:p>
    <w:p w14:paraId="29ACF550" w14:textId="77777777" w:rsidR="00691B5F" w:rsidRPr="00691B5F" w:rsidRDefault="00691B5F" w:rsidP="00691B5F">
      <w:pPr>
        <w:pStyle w:val="Text2-2"/>
        <w:rPr>
          <w:rStyle w:val="Tun"/>
          <w:b w:val="0"/>
        </w:rPr>
      </w:pPr>
      <w:bookmarkStart w:id="54" w:name="_Ref152151215"/>
      <w:r w:rsidRPr="00691B5F">
        <w:rPr>
          <w:rStyle w:val="Tun"/>
          <w:b w:val="0"/>
        </w:rPr>
        <w:t>Zhotovitel bude stavební a demoliční odpad (skupina katalogu odpadů č. 17) v co největší možné míře recyklovat.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případě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54"/>
      <w:r w:rsidRPr="00691B5F">
        <w:rPr>
          <w:rStyle w:val="Tun"/>
          <w:b w:val="0"/>
        </w:rPr>
        <w:t xml:space="preserve"> </w:t>
      </w:r>
    </w:p>
    <w:p w14:paraId="701F10C4" w14:textId="1CA9BD95" w:rsidR="00073E2B" w:rsidRPr="00731042" w:rsidRDefault="00073E2B" w:rsidP="00BD232E">
      <w:pPr>
        <w:pStyle w:val="Text2-2"/>
        <w:snapToGrid w:val="0"/>
      </w:pPr>
      <w:r w:rsidRPr="00731042">
        <w:rPr>
          <w:rStyle w:val="Tun"/>
        </w:rPr>
        <w:t xml:space="preserve">Zhotovitel stavby si zajistí rozsah </w:t>
      </w:r>
      <w:r w:rsidR="00691B5F" w:rsidRPr="00691B5F">
        <w:rPr>
          <w:rStyle w:val="Tun"/>
        </w:rPr>
        <w:t>zařízení k nakládání</w:t>
      </w:r>
      <w:r w:rsidRPr="00731042">
        <w:rPr>
          <w:rStyle w:val="Tun"/>
        </w:rPr>
        <w:t>, resp. recyklačních míst/center sám, a to dle celkového množství a kategorie odpadů a tuto cenu si včetně rizika zohlední v nabídkové ceně položky.</w:t>
      </w:r>
    </w:p>
    <w:p w14:paraId="72D322BD" w14:textId="032E0883" w:rsidR="00DF41FD" w:rsidRPr="00731042" w:rsidRDefault="00073E2B" w:rsidP="00D969F7">
      <w:pPr>
        <w:pStyle w:val="Text2-2"/>
        <w:snapToGrid w:val="0"/>
      </w:pPr>
      <w:r w:rsidRPr="00731042">
        <w:rPr>
          <w:rStyle w:val="Tun"/>
        </w:rPr>
        <w:t xml:space="preserve">Polohy a vzdálenosti </w:t>
      </w:r>
      <w:r w:rsidR="00691B5F" w:rsidRPr="00691B5F">
        <w:rPr>
          <w:rStyle w:val="Tun"/>
        </w:rPr>
        <w:t>zařízení k nakládání</w:t>
      </w:r>
      <w:r w:rsidRPr="00731042">
        <w:rPr>
          <w:rStyle w:val="Tun"/>
        </w:rPr>
        <w:t xml:space="preserve">, resp. recyklačních míst/center pro likvidaci, resp. recyklaci odpadů uvedené v Projektové dokumentaci jsou pouze informativní a slouží pro interní potřeby Objednatele a stavebního řízení. Umístění </w:t>
      </w:r>
      <w:r w:rsidR="00691B5F" w:rsidRPr="00691B5F">
        <w:rPr>
          <w:rStyle w:val="Tun"/>
        </w:rPr>
        <w:t>zařízení k nakládání</w:t>
      </w:r>
      <w:r w:rsidRPr="00731042">
        <w:rPr>
          <w:rStyle w:val="Tun"/>
        </w:rPr>
        <w:t>, resp. recyklačních míst/center není podkladem pro výběrové řízení na zhotovitele stavby, má tedy pouze informativní charakter.</w:t>
      </w:r>
      <w:r w:rsidRPr="00731042">
        <w:t xml:space="preserve"> </w:t>
      </w:r>
    </w:p>
    <w:p w14:paraId="28E8B076" w14:textId="50F9E695" w:rsidR="00073E2B" w:rsidRPr="002247E3" w:rsidRDefault="00DF41FD" w:rsidP="00BD232E">
      <w:pPr>
        <w:pStyle w:val="Text2-2"/>
        <w:snapToGrid w:val="0"/>
      </w:pPr>
      <w:r w:rsidRPr="00CE2368">
        <w:rPr>
          <w:rFonts w:cs="Arial"/>
          <w:color w:val="000000" w:themeColor="text1"/>
        </w:rPr>
        <w:t xml:space="preserve">Vyzískané trakční vedení (trolejové dráty, nosné lana, trolejové držáky, proudové propojení,…), železné stožáry, odpojovače a výzisk z výměny </w:t>
      </w:r>
      <w:r w:rsidRPr="00CE2368">
        <w:rPr>
          <w:color w:val="000000" w:themeColor="text1"/>
        </w:rPr>
        <w:t>armatur trakčního vedení,</w:t>
      </w:r>
      <w:r w:rsidRPr="00CE2368">
        <w:rPr>
          <w:rFonts w:cs="Arial"/>
          <w:color w:val="000000" w:themeColor="text1"/>
        </w:rPr>
        <w:t xml:space="preserve"> předá zhotovitel </w:t>
      </w:r>
      <w:r w:rsidRPr="0092712F">
        <w:rPr>
          <w:rFonts w:cs="Arial"/>
          <w:color w:val="000000" w:themeColor="text1"/>
        </w:rPr>
        <w:t>zástupcům OTV Poříčany</w:t>
      </w:r>
      <w:r w:rsidRPr="00CE2368">
        <w:rPr>
          <w:rFonts w:cs="Arial"/>
          <w:color w:val="000000" w:themeColor="text1"/>
        </w:rPr>
        <w:t xml:space="preserve">. </w:t>
      </w:r>
      <w:r w:rsidRPr="00CA3EC1">
        <w:rPr>
          <w:rFonts w:cs="Arial"/>
          <w:color w:val="000000" w:themeColor="text1"/>
        </w:rPr>
        <w:t xml:space="preserve">Betonové stožáry, odbourané základy stožárů, kompozitní izolátory, budou </w:t>
      </w:r>
      <w:r w:rsidR="003F27EE" w:rsidRPr="009940AC">
        <w:rPr>
          <w:rFonts w:cs="Arial"/>
          <w:color w:val="000000" w:themeColor="text1"/>
        </w:rPr>
        <w:t>řešeny v souladu s </w:t>
      </w:r>
      <w:proofErr w:type="gramStart"/>
      <w:r w:rsidR="003F27EE" w:rsidRPr="009940AC">
        <w:rPr>
          <w:rFonts w:cs="Arial"/>
          <w:color w:val="000000" w:themeColor="text1"/>
        </w:rPr>
        <w:t xml:space="preserve">článkem </w:t>
      </w:r>
      <w:r w:rsidR="00CA3EC1" w:rsidRPr="009940AC">
        <w:rPr>
          <w:rFonts w:cs="Arial"/>
          <w:color w:val="000000" w:themeColor="text1"/>
        </w:rPr>
        <w:fldChar w:fldCharType="begin"/>
      </w:r>
      <w:r w:rsidR="00CA3EC1" w:rsidRPr="009940AC">
        <w:rPr>
          <w:rFonts w:cs="Arial"/>
          <w:color w:val="000000" w:themeColor="text1"/>
        </w:rPr>
        <w:instrText xml:space="preserve"> REF _Ref152151215 \r \h </w:instrText>
      </w:r>
      <w:r w:rsidR="00CA3EC1">
        <w:rPr>
          <w:rFonts w:cs="Arial"/>
          <w:color w:val="000000" w:themeColor="text1"/>
        </w:rPr>
        <w:instrText xml:space="preserve"> \* MERGEFORMAT </w:instrText>
      </w:r>
      <w:r w:rsidR="00CA3EC1" w:rsidRPr="009940AC">
        <w:rPr>
          <w:rFonts w:cs="Arial"/>
          <w:color w:val="000000" w:themeColor="text1"/>
        </w:rPr>
      </w:r>
      <w:r w:rsidR="00CA3EC1" w:rsidRPr="009940AC">
        <w:rPr>
          <w:rFonts w:cs="Arial"/>
          <w:color w:val="000000" w:themeColor="text1"/>
        </w:rPr>
        <w:fldChar w:fldCharType="separate"/>
      </w:r>
      <w:r w:rsidR="002C57C3">
        <w:rPr>
          <w:rFonts w:cs="Arial"/>
          <w:color w:val="000000" w:themeColor="text1"/>
        </w:rPr>
        <w:t>4.7.3.4</w:t>
      </w:r>
      <w:proofErr w:type="gramEnd"/>
      <w:r w:rsidR="00CA3EC1" w:rsidRPr="009940AC">
        <w:rPr>
          <w:rFonts w:cs="Arial"/>
          <w:color w:val="000000" w:themeColor="text1"/>
        </w:rPr>
        <w:fldChar w:fldCharType="end"/>
      </w:r>
      <w:r w:rsidR="00421652">
        <w:rPr>
          <w:rFonts w:cs="Arial"/>
          <w:color w:val="000000" w:themeColor="text1"/>
        </w:rPr>
        <w:t>.</w:t>
      </w:r>
    </w:p>
    <w:p w14:paraId="01C665D4" w14:textId="77777777" w:rsidR="00073E2B" w:rsidRDefault="00073E2B" w:rsidP="002247E3">
      <w:pPr>
        <w:pStyle w:val="Nadpis2-1"/>
      </w:pPr>
      <w:bookmarkStart w:id="55" w:name="_Toc150787679"/>
      <w:bookmarkStart w:id="56" w:name="_Toc151985071"/>
      <w:r w:rsidRPr="00731042">
        <w:t>ORGANIZACE VÝSTAVBY, VÝLUKY</w:t>
      </w:r>
      <w:bookmarkEnd w:id="55"/>
      <w:bookmarkEnd w:id="56"/>
    </w:p>
    <w:p w14:paraId="333D2A04" w14:textId="77777777" w:rsidR="00FD03D2" w:rsidRPr="002247E3" w:rsidRDefault="00FD03D2" w:rsidP="002247E3">
      <w:pPr>
        <w:pStyle w:val="Text2-1"/>
        <w:numPr>
          <w:ilvl w:val="2"/>
          <w:numId w:val="21"/>
        </w:numPr>
      </w:pPr>
      <w:r w:rsidRPr="002247E3">
        <w:t xml:space="preserve">Rozhodující milníky doporučeného časového harmonogramu: </w:t>
      </w:r>
    </w:p>
    <w:p w14:paraId="4C81B78B" w14:textId="77777777" w:rsidR="00FD03D2" w:rsidRPr="00FD03D2" w:rsidRDefault="00FD03D2" w:rsidP="002247E3">
      <w:pPr>
        <w:pStyle w:val="Odrka1-1"/>
      </w:pPr>
      <w:r w:rsidRPr="002247E3">
        <w:lastRenderedPageBreak/>
        <w:t>Při zpracování počátečního harmonogramu je nutné vycházet z jednotlivých stavebních postupů uvedených v ZOV a dodržet množství a délku předjednaných výluk</w:t>
      </w:r>
      <w:r>
        <w:t>.</w:t>
      </w:r>
    </w:p>
    <w:p w14:paraId="276B230B" w14:textId="77777777" w:rsidR="00073E2B" w:rsidRPr="002247E3" w:rsidRDefault="00073E2B" w:rsidP="00BD232E">
      <w:pPr>
        <w:pStyle w:val="Text2-1"/>
      </w:pPr>
      <w:r w:rsidRPr="002247E3">
        <w:t>V harmonogramu postupu prací je nutno dle ZOV v Projektové dokumentaci respektovat zejména následující požadavky a termíny:</w:t>
      </w:r>
    </w:p>
    <w:p w14:paraId="542C24C7" w14:textId="77777777" w:rsidR="00073E2B" w:rsidRPr="002247E3" w:rsidRDefault="00073E2B" w:rsidP="002247E3">
      <w:pPr>
        <w:pStyle w:val="Odrka1-1"/>
        <w:numPr>
          <w:ilvl w:val="0"/>
          <w:numId w:val="11"/>
        </w:numPr>
        <w:spacing w:after="60"/>
      </w:pPr>
      <w:r w:rsidRPr="002247E3">
        <w:t>termín zahájení a ukončení stavby</w:t>
      </w:r>
    </w:p>
    <w:p w14:paraId="3C8BC095" w14:textId="77777777" w:rsidR="00073E2B" w:rsidRPr="002247E3" w:rsidRDefault="00073E2B" w:rsidP="002247E3">
      <w:pPr>
        <w:pStyle w:val="Odrka1-1"/>
        <w:numPr>
          <w:ilvl w:val="0"/>
          <w:numId w:val="11"/>
        </w:numPr>
        <w:spacing w:after="60"/>
      </w:pPr>
      <w:r w:rsidRPr="002247E3">
        <w:t>možné termíny uvádění provozuschopných celků do provozu</w:t>
      </w:r>
    </w:p>
    <w:p w14:paraId="5867E93F" w14:textId="77777777" w:rsidR="00073E2B" w:rsidRPr="002247E3" w:rsidRDefault="00073E2B" w:rsidP="002247E3">
      <w:pPr>
        <w:pStyle w:val="Odrka1-1"/>
        <w:numPr>
          <w:ilvl w:val="0"/>
          <w:numId w:val="11"/>
        </w:numPr>
        <w:spacing w:after="60"/>
      </w:pPr>
      <w:r w:rsidRPr="002247E3">
        <w:t>výlukovou činnost s maximálním využitím výlukových časů</w:t>
      </w:r>
    </w:p>
    <w:p w14:paraId="256BFCEA" w14:textId="11AA45BF" w:rsidR="00E06DD6" w:rsidRDefault="00073E2B" w:rsidP="00BD232E">
      <w:pPr>
        <w:pStyle w:val="Text2-1"/>
      </w:pPr>
      <w:r w:rsidRPr="002247E3">
        <w:t xml:space="preserve">Zhotovitel se zavazuje v souladu s Projektovou dokumentací, část dopravní technologie, považovat zde uvedené množství a délku výluk za maximální. Objednatel si vyhrazuje právo pozměnit Zhotoviteli navržené časové horizonty rozhodujících výluk s cílem </w:t>
      </w:r>
      <w:r w:rsidRPr="00CC3787">
        <w:t>dosáhnout jejich maximálního využití a sladění s výlukami sousedních staveb.</w:t>
      </w:r>
    </w:p>
    <w:p w14:paraId="127FDCA7" w14:textId="77777777" w:rsidR="008A41DF" w:rsidRPr="008A41DF" w:rsidRDefault="008A41DF" w:rsidP="008A41DF">
      <w:pPr>
        <w:numPr>
          <w:ilvl w:val="2"/>
          <w:numId w:val="21"/>
        </w:numPr>
        <w:spacing w:after="120" w:line="264" w:lineRule="auto"/>
        <w:jc w:val="both"/>
        <w:rPr>
          <w:sz w:val="18"/>
          <w:szCs w:val="18"/>
        </w:rPr>
      </w:pPr>
      <w:r w:rsidRPr="008A41DF">
        <w:rPr>
          <w:sz w:val="18"/>
          <w:szCs w:val="18"/>
        </w:rPr>
        <w:t>V případě, kdy nedojde k předání Staveniště Zhotoviteli nejpozději do 14 dnů před zahájením provádění prací (zahájením prací na Sekci 1 stavební) podle předpokládaných termínů v ZD, platí že:</w:t>
      </w:r>
    </w:p>
    <w:p w14:paraId="4E40B0EF" w14:textId="77777777" w:rsidR="008A41DF" w:rsidRPr="008A41DF" w:rsidRDefault="008A41DF" w:rsidP="008A41DF">
      <w:pPr>
        <w:numPr>
          <w:ilvl w:val="0"/>
          <w:numId w:val="6"/>
        </w:numPr>
        <w:spacing w:after="80" w:line="264" w:lineRule="auto"/>
        <w:jc w:val="both"/>
        <w:rPr>
          <w:sz w:val="18"/>
          <w:szCs w:val="18"/>
        </w:rPr>
      </w:pPr>
      <w:r w:rsidRPr="008A41DF">
        <w:rPr>
          <w:sz w:val="18"/>
          <w:szCs w:val="18"/>
        </w:rPr>
        <w:t xml:space="preserve">Objednatel pro provedení Díla, Sekcí nebo části Díla poskytne Zhotoviteli minimálně stejný rozsah (počet dnů) výluk, které jsou uvedeny pro provedení Díla v ZOV ZD. </w:t>
      </w:r>
    </w:p>
    <w:p w14:paraId="093D5500" w14:textId="77777777" w:rsidR="008A41DF" w:rsidRDefault="008A41DF" w:rsidP="00F36FE5">
      <w:pPr>
        <w:numPr>
          <w:ilvl w:val="0"/>
          <w:numId w:val="6"/>
        </w:numPr>
        <w:spacing w:after="80" w:line="264" w:lineRule="auto"/>
        <w:jc w:val="both"/>
      </w:pPr>
      <w:r w:rsidRPr="008A41DF">
        <w:rPr>
          <w:sz w:val="18"/>
          <w:szCs w:val="18"/>
        </w:rPr>
        <w:t xml:space="preserve">Výluky budou Zhotoviteli poskytnuty v nových/jiných termínech umožňující zhotovení Díla. </w:t>
      </w:r>
    </w:p>
    <w:p w14:paraId="4C4271B9" w14:textId="3FFDDE13" w:rsidR="008A41DF" w:rsidRPr="008A41DF" w:rsidRDefault="008A41DF" w:rsidP="00F36FE5">
      <w:pPr>
        <w:numPr>
          <w:ilvl w:val="0"/>
          <w:numId w:val="6"/>
        </w:numPr>
        <w:spacing w:after="80" w:line="264" w:lineRule="auto"/>
        <w:jc w:val="both"/>
      </w:pPr>
      <w:r w:rsidRPr="008A41DF">
        <w:rPr>
          <w:sz w:val="18"/>
          <w:szCs w:val="18"/>
        </w:rP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AD26D7B" w14:textId="77777777" w:rsidR="00E06DD6" w:rsidRDefault="00E06DD6">
      <w:pPr>
        <w:spacing w:after="240" w:line="264" w:lineRule="auto"/>
        <w:rPr>
          <w:sz w:val="18"/>
          <w:szCs w:val="18"/>
        </w:rPr>
      </w:pPr>
      <w:r>
        <w:br w:type="page"/>
      </w:r>
    </w:p>
    <w:p w14:paraId="63B0AFEA" w14:textId="77777777" w:rsidR="002F2564" w:rsidRPr="00F1796A" w:rsidRDefault="00073E2B" w:rsidP="002F2564">
      <w:pPr>
        <w:pStyle w:val="Text2-1"/>
      </w:pPr>
      <w:r w:rsidRPr="00DF0EF2">
        <w:lastRenderedPageBreak/>
        <w:t xml:space="preserve">Závazným pro Zhotovitele jsou Sekce a termíny a rozsahy výluk, které jsou uvedeny v následující </w:t>
      </w:r>
      <w:r w:rsidR="002F2564" w:rsidRPr="00F1796A">
        <w:t>tabulce:</w:t>
      </w:r>
    </w:p>
    <w:p w14:paraId="35BEE4AC" w14:textId="59D8B4E9" w:rsidR="00073E2B" w:rsidRPr="00DF0EF2" w:rsidRDefault="002F2564" w:rsidP="001E2397">
      <w:pPr>
        <w:pStyle w:val="TabulkaNadpis"/>
      </w:pPr>
      <w:r w:rsidRPr="00B447CA">
        <w:t>S</w:t>
      </w:r>
      <w:r>
        <w:t>pecifikace Sekcí/Etap</w:t>
      </w:r>
    </w:p>
    <w:tbl>
      <w:tblPr>
        <w:tblW w:w="8222" w:type="dxa"/>
        <w:tblInd w:w="699" w:type="dxa"/>
        <w:tblCellMar>
          <w:top w:w="28" w:type="dxa"/>
          <w:left w:w="57" w:type="dxa"/>
          <w:bottom w:w="28" w:type="dxa"/>
          <w:right w:w="57" w:type="dxa"/>
        </w:tblCellMar>
        <w:tblLook w:val="04A0" w:firstRow="1" w:lastRow="0" w:firstColumn="1" w:lastColumn="0" w:noHBand="0" w:noVBand="1"/>
      </w:tblPr>
      <w:tblGrid>
        <w:gridCol w:w="1559"/>
        <w:gridCol w:w="2410"/>
        <w:gridCol w:w="2410"/>
        <w:gridCol w:w="1843"/>
      </w:tblGrid>
      <w:tr w:rsidR="00DF41FD" w:rsidRPr="009C6742" w14:paraId="6AD569E4" w14:textId="77777777" w:rsidTr="001E2397">
        <w:tc>
          <w:tcPr>
            <w:tcW w:w="1559" w:type="dxa"/>
            <w:tcBorders>
              <w:top w:val="single" w:sz="8" w:space="0" w:color="auto"/>
              <w:left w:val="single" w:sz="8" w:space="0" w:color="auto"/>
              <w:bottom w:val="single" w:sz="8" w:space="0" w:color="auto"/>
              <w:right w:val="single" w:sz="8" w:space="0" w:color="auto"/>
            </w:tcBorders>
            <w:shd w:val="clear" w:color="auto" w:fill="E7E6E6" w:themeFill="background2"/>
            <w:vAlign w:val="center"/>
            <w:hideMark/>
          </w:tcPr>
          <w:p w14:paraId="77575DEB" w14:textId="1F38D46B" w:rsidR="00DF41FD" w:rsidRPr="009C6742" w:rsidRDefault="002F2564" w:rsidP="00DF0EF2">
            <w:pPr>
              <w:pStyle w:val="TPText-0neslovan"/>
              <w:spacing w:before="0"/>
              <w:jc w:val="left"/>
              <w:rPr>
                <w:b/>
              </w:rPr>
            </w:pPr>
            <w:r>
              <w:rPr>
                <w:b/>
              </w:rPr>
              <w:t>P</w:t>
            </w:r>
            <w:r w:rsidR="00DF41FD" w:rsidRPr="009C6742">
              <w:rPr>
                <w:b/>
              </w:rPr>
              <w:t>ostup</w:t>
            </w:r>
          </w:p>
        </w:tc>
        <w:tc>
          <w:tcPr>
            <w:tcW w:w="2410" w:type="dxa"/>
            <w:tcBorders>
              <w:top w:val="single" w:sz="8" w:space="0" w:color="auto"/>
              <w:left w:val="nil"/>
              <w:bottom w:val="single" w:sz="8" w:space="0" w:color="auto"/>
              <w:right w:val="single" w:sz="8" w:space="0" w:color="auto"/>
            </w:tcBorders>
            <w:shd w:val="clear" w:color="auto" w:fill="E7E6E6" w:themeFill="background2"/>
            <w:vAlign w:val="center"/>
            <w:hideMark/>
          </w:tcPr>
          <w:p w14:paraId="6DBAEC7D" w14:textId="7A13B6FA" w:rsidR="00DF41FD" w:rsidRPr="009C6742" w:rsidRDefault="002F2564" w:rsidP="00D969F7">
            <w:pPr>
              <w:pStyle w:val="TPText-0neslovan"/>
              <w:spacing w:before="0"/>
              <w:jc w:val="left"/>
              <w:rPr>
                <w:b/>
              </w:rPr>
            </w:pPr>
            <w:r>
              <w:rPr>
                <w:b/>
              </w:rPr>
              <w:t>Č</w:t>
            </w:r>
            <w:r w:rsidR="00DF41FD" w:rsidRPr="009C6742">
              <w:rPr>
                <w:b/>
              </w:rPr>
              <w:t>innost</w:t>
            </w:r>
          </w:p>
        </w:tc>
        <w:tc>
          <w:tcPr>
            <w:tcW w:w="2410" w:type="dxa"/>
            <w:tcBorders>
              <w:top w:val="single" w:sz="8" w:space="0" w:color="auto"/>
              <w:left w:val="nil"/>
              <w:bottom w:val="single" w:sz="8" w:space="0" w:color="auto"/>
              <w:right w:val="single" w:sz="8" w:space="0" w:color="auto"/>
            </w:tcBorders>
            <w:shd w:val="clear" w:color="auto" w:fill="E7E6E6" w:themeFill="background2"/>
            <w:vAlign w:val="center"/>
            <w:hideMark/>
          </w:tcPr>
          <w:p w14:paraId="370F7BCF" w14:textId="1DF36220" w:rsidR="00DF41FD" w:rsidRPr="009C6742" w:rsidRDefault="002F2564" w:rsidP="00D969F7">
            <w:pPr>
              <w:pStyle w:val="TPText-0neslovan"/>
              <w:spacing w:before="0"/>
              <w:jc w:val="left"/>
              <w:rPr>
                <w:b/>
              </w:rPr>
            </w:pPr>
            <w:r>
              <w:rPr>
                <w:b/>
              </w:rPr>
              <w:t>T</w:t>
            </w:r>
            <w:r w:rsidR="00DF41FD" w:rsidRPr="009C6742">
              <w:rPr>
                <w:b/>
              </w:rPr>
              <w:t>yp výluky</w:t>
            </w:r>
          </w:p>
        </w:tc>
        <w:tc>
          <w:tcPr>
            <w:tcW w:w="1843" w:type="dxa"/>
            <w:tcBorders>
              <w:top w:val="single" w:sz="8" w:space="0" w:color="auto"/>
              <w:left w:val="nil"/>
              <w:bottom w:val="single" w:sz="8" w:space="0" w:color="auto"/>
              <w:right w:val="single" w:sz="8" w:space="0" w:color="auto"/>
            </w:tcBorders>
            <w:shd w:val="clear" w:color="auto" w:fill="E7E6E6" w:themeFill="background2"/>
            <w:vAlign w:val="center"/>
            <w:hideMark/>
          </w:tcPr>
          <w:p w14:paraId="680D8C8A" w14:textId="0BFF1CA3" w:rsidR="00DF41FD" w:rsidRPr="009C6742" w:rsidRDefault="002F2564" w:rsidP="00D969F7">
            <w:pPr>
              <w:pStyle w:val="TPText-0neslovan"/>
              <w:spacing w:before="0"/>
              <w:jc w:val="left"/>
              <w:rPr>
                <w:b/>
              </w:rPr>
            </w:pPr>
            <w:r>
              <w:rPr>
                <w:b/>
              </w:rPr>
              <w:t>D</w:t>
            </w:r>
            <w:r w:rsidR="00DF41FD" w:rsidRPr="009C6742">
              <w:rPr>
                <w:b/>
              </w:rPr>
              <w:t xml:space="preserve">oba </w:t>
            </w:r>
            <w:r>
              <w:rPr>
                <w:b/>
              </w:rPr>
              <w:t>pro dokončení</w:t>
            </w:r>
          </w:p>
        </w:tc>
      </w:tr>
      <w:tr w:rsidR="00DF41FD" w:rsidRPr="0083464A" w14:paraId="016D5457"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184C2EEA" w14:textId="77777777" w:rsidR="00DF41FD" w:rsidRPr="0083464A" w:rsidRDefault="00DF41FD" w:rsidP="00DF0EF2">
            <w:pPr>
              <w:pStyle w:val="TPText-0neslovan"/>
              <w:spacing w:before="0"/>
              <w:jc w:val="left"/>
              <w:rPr>
                <w:b/>
                <w:i/>
              </w:rPr>
            </w:pPr>
            <w:r w:rsidRPr="0083464A">
              <w:rPr>
                <w:b/>
                <w:i/>
              </w:rPr>
              <w:t> </w:t>
            </w:r>
          </w:p>
        </w:tc>
        <w:tc>
          <w:tcPr>
            <w:tcW w:w="2410" w:type="dxa"/>
            <w:tcBorders>
              <w:top w:val="nil"/>
              <w:left w:val="nil"/>
              <w:bottom w:val="single" w:sz="8" w:space="0" w:color="auto"/>
              <w:right w:val="single" w:sz="8" w:space="0" w:color="auto"/>
            </w:tcBorders>
            <w:shd w:val="clear" w:color="000000" w:fill="FFFFFF"/>
            <w:vAlign w:val="center"/>
            <w:hideMark/>
          </w:tcPr>
          <w:p w14:paraId="3DB08DD1" w14:textId="0ED4ED33" w:rsidR="00DF41FD" w:rsidRPr="0083464A" w:rsidRDefault="002F2564" w:rsidP="00D969F7">
            <w:pPr>
              <w:pStyle w:val="TPText-0neslovan"/>
              <w:spacing w:before="0"/>
              <w:jc w:val="left"/>
              <w:rPr>
                <w:i/>
              </w:rPr>
            </w:pPr>
            <w:r>
              <w:rPr>
                <w:i/>
              </w:rPr>
              <w:t>Z</w:t>
            </w:r>
            <w:r w:rsidR="00DF41FD" w:rsidRPr="0083464A">
              <w:rPr>
                <w:i/>
              </w:rPr>
              <w:t>ahájení stavby</w:t>
            </w:r>
          </w:p>
        </w:tc>
        <w:tc>
          <w:tcPr>
            <w:tcW w:w="2410" w:type="dxa"/>
            <w:tcBorders>
              <w:top w:val="nil"/>
              <w:left w:val="nil"/>
              <w:bottom w:val="single" w:sz="8" w:space="0" w:color="auto"/>
              <w:right w:val="single" w:sz="8" w:space="0" w:color="auto"/>
            </w:tcBorders>
            <w:shd w:val="clear" w:color="000000" w:fill="FFFFFF"/>
            <w:vAlign w:val="center"/>
            <w:hideMark/>
          </w:tcPr>
          <w:p w14:paraId="393D575A" w14:textId="77777777" w:rsidR="00DF41FD" w:rsidRPr="0083464A" w:rsidRDefault="00DF41FD" w:rsidP="00D969F7">
            <w:pPr>
              <w:pStyle w:val="TPText-0neslovan"/>
              <w:spacing w:before="0"/>
              <w:jc w:val="left"/>
            </w:pPr>
          </w:p>
        </w:tc>
        <w:tc>
          <w:tcPr>
            <w:tcW w:w="1843" w:type="dxa"/>
            <w:tcBorders>
              <w:top w:val="nil"/>
              <w:left w:val="nil"/>
              <w:bottom w:val="single" w:sz="8" w:space="0" w:color="auto"/>
              <w:right w:val="single" w:sz="8" w:space="0" w:color="auto"/>
            </w:tcBorders>
            <w:shd w:val="clear" w:color="000000" w:fill="FFFFFF"/>
            <w:vAlign w:val="center"/>
            <w:hideMark/>
          </w:tcPr>
          <w:p w14:paraId="014CFC07" w14:textId="77777777" w:rsidR="00DF41FD" w:rsidRPr="0083464A" w:rsidRDefault="00DF41FD" w:rsidP="00D969F7">
            <w:pPr>
              <w:pStyle w:val="TPText-0neslovan"/>
              <w:spacing w:before="0"/>
              <w:jc w:val="left"/>
            </w:pPr>
            <w:r w:rsidRPr="0083464A">
              <w:t>březen 2024</w:t>
            </w:r>
          </w:p>
        </w:tc>
      </w:tr>
      <w:tr w:rsidR="00DF41FD" w:rsidRPr="0083464A" w14:paraId="3C6EF2DF"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5A493F22" w14:textId="2A488FDE" w:rsidR="00DF41FD" w:rsidRPr="0083464A" w:rsidRDefault="00DF0EF2" w:rsidP="00DF0EF2">
            <w:pPr>
              <w:pStyle w:val="TPText-0neslovan"/>
              <w:tabs>
                <w:tab w:val="clear" w:pos="964"/>
                <w:tab w:val="left" w:pos="228"/>
              </w:tabs>
              <w:spacing w:before="0"/>
              <w:ind w:left="86"/>
              <w:jc w:val="left"/>
              <w:rPr>
                <w:b/>
                <w:i/>
              </w:rPr>
            </w:pPr>
            <w:r>
              <w:rPr>
                <w:i/>
              </w:rPr>
              <w:t xml:space="preserve">Sekce 1 stavební - </w:t>
            </w:r>
            <w:r w:rsidR="00DF41FD" w:rsidRPr="0083464A">
              <w:rPr>
                <w:i/>
              </w:rPr>
              <w:t>1.</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4707E32A" w14:textId="77777777" w:rsidR="00DF41FD" w:rsidRPr="0083464A" w:rsidRDefault="00DF41FD" w:rsidP="00DF41FD">
            <w:pPr>
              <w:pStyle w:val="TPText-0neslovan"/>
              <w:spacing w:before="0"/>
              <w:ind w:firstLine="79"/>
              <w:jc w:val="left"/>
              <w:rPr>
                <w:i/>
              </w:rPr>
            </w:pPr>
            <w:r w:rsidRPr="0083464A">
              <w:rPr>
                <w:i/>
              </w:rPr>
              <w:t>Betonáž základů TP</w:t>
            </w:r>
          </w:p>
        </w:tc>
        <w:tc>
          <w:tcPr>
            <w:tcW w:w="2410" w:type="dxa"/>
            <w:tcBorders>
              <w:top w:val="nil"/>
              <w:left w:val="nil"/>
              <w:bottom w:val="single" w:sz="8" w:space="0" w:color="auto"/>
              <w:right w:val="single" w:sz="8" w:space="0" w:color="auto"/>
            </w:tcBorders>
            <w:shd w:val="clear" w:color="000000" w:fill="FFFFFF"/>
            <w:vAlign w:val="center"/>
          </w:tcPr>
          <w:p w14:paraId="14A28B64" w14:textId="77777777" w:rsidR="00DF41FD" w:rsidRPr="0083464A" w:rsidRDefault="00DF41FD" w:rsidP="00D969F7">
            <w:pPr>
              <w:pStyle w:val="TPText-0neslovan"/>
              <w:spacing w:before="0"/>
              <w:jc w:val="left"/>
              <w:rPr>
                <w:i/>
              </w:rPr>
            </w:pPr>
            <w:r w:rsidRPr="0083464A">
              <w:rPr>
                <w:i/>
              </w:rPr>
              <w:t>Stará Boleslav – Lysá nad Labem 1+TV; Stará Boleslav záhlaví 1.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3ACA3998" w14:textId="77777777" w:rsidR="00DF41FD" w:rsidRPr="0083464A" w:rsidRDefault="00DF41FD" w:rsidP="00D969F7">
            <w:pPr>
              <w:pStyle w:val="TPText-0neslovan"/>
              <w:spacing w:before="0"/>
              <w:jc w:val="left"/>
            </w:pPr>
            <w:r w:rsidRPr="0083464A">
              <w:t>17.3. až 26.3.; 1.4. až 10.4.; 1.5. až 10.5.2024</w:t>
            </w:r>
          </w:p>
          <w:p w14:paraId="7B1053E2" w14:textId="77777777" w:rsidR="00DF41FD" w:rsidRPr="0083464A" w:rsidRDefault="00DF41FD" w:rsidP="00D969F7">
            <w:pPr>
              <w:pStyle w:val="TPText-0neslovan"/>
              <w:spacing w:before="0"/>
              <w:jc w:val="left"/>
            </w:pPr>
            <w:r w:rsidRPr="0083464A">
              <w:t>Denní výluka (7:00-16:00)</w:t>
            </w:r>
          </w:p>
        </w:tc>
      </w:tr>
      <w:tr w:rsidR="00DF41FD" w:rsidRPr="0083464A" w14:paraId="32F589C6"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076832E7" w14:textId="2AB6273F" w:rsidR="00DF41FD" w:rsidRPr="0083464A" w:rsidRDefault="00DF0EF2" w:rsidP="00DF0EF2">
            <w:pPr>
              <w:pStyle w:val="TPText-0neslovan"/>
              <w:tabs>
                <w:tab w:val="clear" w:pos="964"/>
                <w:tab w:val="left" w:pos="86"/>
              </w:tabs>
              <w:spacing w:before="0"/>
              <w:ind w:left="86"/>
              <w:jc w:val="left"/>
              <w:rPr>
                <w:i/>
              </w:rPr>
            </w:pPr>
            <w:r>
              <w:rPr>
                <w:i/>
              </w:rPr>
              <w:t xml:space="preserve">Sekce 1 stavební - </w:t>
            </w:r>
            <w:r w:rsidR="00DF41FD" w:rsidRPr="0083464A">
              <w:rPr>
                <w:i/>
              </w:rPr>
              <w:t>2.</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43756BE2" w14:textId="77777777" w:rsidR="00DF41FD" w:rsidRPr="0083464A" w:rsidRDefault="00DF41FD" w:rsidP="00D969F7">
            <w:pPr>
              <w:pStyle w:val="TPText-0neslovan"/>
              <w:spacing w:before="0"/>
              <w:jc w:val="left"/>
              <w:rPr>
                <w:i/>
              </w:rPr>
            </w:pPr>
            <w:r w:rsidRPr="0083464A">
              <w:rPr>
                <w:i/>
              </w:rPr>
              <w:t>Betonáž základů TP</w:t>
            </w:r>
          </w:p>
        </w:tc>
        <w:tc>
          <w:tcPr>
            <w:tcW w:w="2410" w:type="dxa"/>
            <w:tcBorders>
              <w:top w:val="nil"/>
              <w:left w:val="nil"/>
              <w:bottom w:val="single" w:sz="8" w:space="0" w:color="auto"/>
              <w:right w:val="single" w:sz="8" w:space="0" w:color="auto"/>
            </w:tcBorders>
            <w:shd w:val="clear" w:color="000000" w:fill="FFFFFF"/>
            <w:vAlign w:val="center"/>
          </w:tcPr>
          <w:p w14:paraId="0AB89E23" w14:textId="77777777" w:rsidR="00DF41FD" w:rsidRPr="0083464A" w:rsidRDefault="00DF41FD" w:rsidP="00D969F7">
            <w:pPr>
              <w:pStyle w:val="TPText-0neslovan"/>
              <w:spacing w:before="0"/>
              <w:jc w:val="left"/>
              <w:rPr>
                <w:i/>
              </w:rPr>
            </w:pPr>
            <w:r w:rsidRPr="0083464A">
              <w:rPr>
                <w:i/>
              </w:rPr>
              <w:t>Lysá nad Labem – Stará Boleslav 2+TV; Stará Boleslav záhlaví 2.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679760CE" w14:textId="77777777" w:rsidR="00DF41FD" w:rsidRPr="0083464A" w:rsidRDefault="00DF41FD" w:rsidP="00D969F7">
            <w:pPr>
              <w:pStyle w:val="TPText-0neslovan"/>
              <w:spacing w:before="0"/>
              <w:jc w:val="left"/>
            </w:pPr>
            <w:r w:rsidRPr="0083464A">
              <w:t>15.5. až 25.3.; 1.6. až 10.6.; 16.6. až 25.6.2024</w:t>
            </w:r>
          </w:p>
          <w:p w14:paraId="3569B29A" w14:textId="77777777" w:rsidR="00DF41FD" w:rsidRPr="0083464A" w:rsidRDefault="00DF41FD" w:rsidP="00D969F7">
            <w:pPr>
              <w:pStyle w:val="TPText-0neslovan"/>
              <w:spacing w:before="0"/>
              <w:jc w:val="left"/>
            </w:pPr>
            <w:r w:rsidRPr="0083464A">
              <w:t>Denní výluka (7:00-16:00)</w:t>
            </w:r>
          </w:p>
        </w:tc>
      </w:tr>
      <w:tr w:rsidR="00DF41FD" w:rsidRPr="0083464A" w14:paraId="5066CDFE"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10B343E1" w14:textId="2DE95FFC"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3.</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483FC523" w14:textId="77777777" w:rsidR="00DF41FD" w:rsidRPr="0083464A" w:rsidRDefault="00DF41FD" w:rsidP="002247E3">
            <w:pPr>
              <w:pStyle w:val="TPText-0neslovan"/>
              <w:spacing w:before="0"/>
              <w:jc w:val="left"/>
              <w:rPr>
                <w:i/>
              </w:rPr>
            </w:pPr>
            <w:r w:rsidRPr="0083464A">
              <w:rPr>
                <w:i/>
              </w:rPr>
              <w:t>11 km rozvinuté délky, demontáž vodičů, opětovná montáž vodičů, stavba TP, montáž ramen, regulace TV, montáž ZV, převěs ZOK</w:t>
            </w:r>
          </w:p>
        </w:tc>
        <w:tc>
          <w:tcPr>
            <w:tcW w:w="2410" w:type="dxa"/>
            <w:tcBorders>
              <w:top w:val="nil"/>
              <w:left w:val="nil"/>
              <w:bottom w:val="single" w:sz="8" w:space="0" w:color="auto"/>
              <w:right w:val="single" w:sz="8" w:space="0" w:color="auto"/>
            </w:tcBorders>
            <w:shd w:val="clear" w:color="000000" w:fill="FFFFFF"/>
            <w:vAlign w:val="center"/>
          </w:tcPr>
          <w:p w14:paraId="517AA49C" w14:textId="77777777" w:rsidR="00DF41FD" w:rsidRPr="0083464A" w:rsidRDefault="00DF41FD" w:rsidP="00D969F7">
            <w:pPr>
              <w:pStyle w:val="TPText-0neslovan"/>
              <w:spacing w:before="0"/>
              <w:jc w:val="left"/>
              <w:rPr>
                <w:i/>
              </w:rPr>
            </w:pPr>
            <w:r w:rsidRPr="0083464A">
              <w:rPr>
                <w:i/>
              </w:rPr>
              <w:t>Stará Boleslav – Lysá nad Labem 1+TV</w:t>
            </w:r>
          </w:p>
        </w:tc>
        <w:tc>
          <w:tcPr>
            <w:tcW w:w="1843" w:type="dxa"/>
            <w:tcBorders>
              <w:top w:val="nil"/>
              <w:left w:val="nil"/>
              <w:bottom w:val="single" w:sz="8" w:space="0" w:color="auto"/>
              <w:right w:val="single" w:sz="8" w:space="0" w:color="auto"/>
            </w:tcBorders>
            <w:shd w:val="clear" w:color="000000" w:fill="FFFFFF"/>
            <w:vAlign w:val="center"/>
          </w:tcPr>
          <w:p w14:paraId="6909C6CB" w14:textId="77777777" w:rsidR="00DF41FD" w:rsidRPr="0083464A" w:rsidRDefault="00DF41FD" w:rsidP="00D969F7">
            <w:pPr>
              <w:pStyle w:val="TPText-0neslovan"/>
              <w:spacing w:before="0"/>
              <w:jc w:val="left"/>
            </w:pPr>
            <w:r w:rsidRPr="0083464A">
              <w:t>1.7. – N – 28.7.2024</w:t>
            </w:r>
          </w:p>
          <w:p w14:paraId="371C3695" w14:textId="77777777" w:rsidR="00DF41FD" w:rsidRPr="0083464A" w:rsidRDefault="00DF41FD" w:rsidP="00D969F7">
            <w:pPr>
              <w:pStyle w:val="TPText-0neslovan"/>
              <w:spacing w:before="0"/>
              <w:jc w:val="left"/>
            </w:pPr>
            <w:r w:rsidRPr="0083464A">
              <w:t>Nepřetržitá výluky 28N (7:00-20:00)</w:t>
            </w:r>
          </w:p>
        </w:tc>
      </w:tr>
      <w:tr w:rsidR="00DF41FD" w:rsidRPr="0083464A" w14:paraId="22112FEF"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12F95747" w14:textId="1D4D2A5D"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4. etapa</w:t>
            </w:r>
          </w:p>
        </w:tc>
        <w:tc>
          <w:tcPr>
            <w:tcW w:w="2410" w:type="dxa"/>
            <w:tcBorders>
              <w:top w:val="nil"/>
              <w:left w:val="nil"/>
              <w:bottom w:val="single" w:sz="8" w:space="0" w:color="auto"/>
              <w:right w:val="single" w:sz="8" w:space="0" w:color="auto"/>
            </w:tcBorders>
            <w:shd w:val="clear" w:color="000000" w:fill="FFFFFF"/>
            <w:vAlign w:val="center"/>
          </w:tcPr>
          <w:p w14:paraId="0295F5A5" w14:textId="77777777" w:rsidR="00DF41FD" w:rsidRPr="0083464A" w:rsidRDefault="00DF41FD" w:rsidP="002247E3">
            <w:pPr>
              <w:pStyle w:val="TPText-0neslovan"/>
              <w:spacing w:before="0"/>
              <w:jc w:val="left"/>
              <w:rPr>
                <w:i/>
              </w:rPr>
            </w:pPr>
            <w:r w:rsidRPr="0083464A">
              <w:rPr>
                <w:i/>
              </w:rPr>
              <w:t>Práce v dělení ÚO 401 v ŽST Stará Boleslav</w:t>
            </w:r>
          </w:p>
        </w:tc>
        <w:tc>
          <w:tcPr>
            <w:tcW w:w="2410" w:type="dxa"/>
            <w:tcBorders>
              <w:top w:val="nil"/>
              <w:left w:val="nil"/>
              <w:bottom w:val="single" w:sz="8" w:space="0" w:color="auto"/>
              <w:right w:val="single" w:sz="8" w:space="0" w:color="auto"/>
            </w:tcBorders>
            <w:shd w:val="clear" w:color="000000" w:fill="FFFFFF"/>
            <w:vAlign w:val="center"/>
          </w:tcPr>
          <w:p w14:paraId="4DFD6CEB" w14:textId="77777777" w:rsidR="00DF41FD" w:rsidRPr="0083464A" w:rsidRDefault="00DF41FD" w:rsidP="00D969F7">
            <w:pPr>
              <w:pStyle w:val="TPText-0neslovan"/>
              <w:spacing w:before="0"/>
              <w:jc w:val="left"/>
              <w:rPr>
                <w:i/>
              </w:rPr>
            </w:pPr>
            <w:r w:rsidRPr="0083464A">
              <w:rPr>
                <w:i/>
              </w:rPr>
              <w:t>Stará Boleslav lichá jen TV, záhlaví 1.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0E485323" w14:textId="77777777" w:rsidR="00DF41FD" w:rsidRPr="0083464A" w:rsidRDefault="00DF41FD" w:rsidP="00D969F7">
            <w:pPr>
              <w:pStyle w:val="TPText-0neslovan"/>
              <w:spacing w:before="0"/>
              <w:jc w:val="left"/>
            </w:pPr>
            <w:r w:rsidRPr="0083464A">
              <w:t>1.7.; 3.7.; 5.7.; 23.7.; 25.7.; 27.7.2024</w:t>
            </w:r>
          </w:p>
          <w:p w14:paraId="07AA0F14" w14:textId="77777777" w:rsidR="00DF41FD" w:rsidRPr="0083464A" w:rsidRDefault="00DF41FD" w:rsidP="00D969F7">
            <w:pPr>
              <w:pStyle w:val="TPText-0neslovan"/>
              <w:spacing w:before="0"/>
              <w:jc w:val="left"/>
            </w:pPr>
            <w:r w:rsidRPr="0083464A">
              <w:t>Denní výluka (7:00-17:00)</w:t>
            </w:r>
          </w:p>
        </w:tc>
      </w:tr>
      <w:tr w:rsidR="00DF41FD" w:rsidRPr="0083464A" w14:paraId="54E62CCE"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0868AA1C" w14:textId="4F262915"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5.</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3252B62F" w14:textId="77777777" w:rsidR="00DF41FD" w:rsidRPr="0083464A" w:rsidRDefault="00DF41FD" w:rsidP="002247E3">
            <w:pPr>
              <w:pStyle w:val="TPText-0neslovan"/>
              <w:spacing w:before="0"/>
              <w:jc w:val="left"/>
              <w:rPr>
                <w:i/>
              </w:rPr>
            </w:pPr>
            <w:r w:rsidRPr="0083464A">
              <w:rPr>
                <w:i/>
              </w:rPr>
              <w:t>Práce v dělení ÚO 411 v ŽST Lysá nad Labem</w:t>
            </w:r>
          </w:p>
        </w:tc>
        <w:tc>
          <w:tcPr>
            <w:tcW w:w="2410" w:type="dxa"/>
            <w:tcBorders>
              <w:top w:val="nil"/>
              <w:left w:val="nil"/>
              <w:bottom w:val="single" w:sz="8" w:space="0" w:color="auto"/>
              <w:right w:val="single" w:sz="8" w:space="0" w:color="auto"/>
            </w:tcBorders>
            <w:shd w:val="clear" w:color="000000" w:fill="FFFFFF"/>
            <w:vAlign w:val="center"/>
          </w:tcPr>
          <w:p w14:paraId="2A2403E4" w14:textId="77777777" w:rsidR="00DF41FD" w:rsidRPr="0083464A" w:rsidRDefault="00DF41FD" w:rsidP="00D969F7">
            <w:pPr>
              <w:pStyle w:val="TPText-0neslovan"/>
              <w:spacing w:before="0"/>
              <w:jc w:val="left"/>
              <w:rPr>
                <w:i/>
              </w:rPr>
            </w:pPr>
            <w:r w:rsidRPr="0083464A">
              <w:rPr>
                <w:i/>
              </w:rPr>
              <w:t>Lysá nad Labem 1 jen TV, záhlaví 1. TK ze směru Stará Boleslav</w:t>
            </w:r>
          </w:p>
        </w:tc>
        <w:tc>
          <w:tcPr>
            <w:tcW w:w="1843" w:type="dxa"/>
            <w:tcBorders>
              <w:top w:val="nil"/>
              <w:left w:val="nil"/>
              <w:bottom w:val="single" w:sz="8" w:space="0" w:color="auto"/>
              <w:right w:val="single" w:sz="8" w:space="0" w:color="auto"/>
            </w:tcBorders>
            <w:shd w:val="clear" w:color="000000" w:fill="FFFFFF"/>
            <w:vAlign w:val="center"/>
          </w:tcPr>
          <w:p w14:paraId="42B5FB00" w14:textId="77777777" w:rsidR="00DF41FD" w:rsidRPr="0083464A" w:rsidRDefault="00DF41FD" w:rsidP="00D969F7">
            <w:pPr>
              <w:pStyle w:val="TPText-0neslovan"/>
              <w:spacing w:before="0"/>
              <w:jc w:val="left"/>
            </w:pPr>
            <w:r w:rsidRPr="0083464A">
              <w:t>2.7.; 4.7; 6.7.; 24.7.; 26.7.; 28.7.2024</w:t>
            </w:r>
          </w:p>
          <w:p w14:paraId="5A6AF92D" w14:textId="77777777" w:rsidR="00DF41FD" w:rsidRPr="0083464A" w:rsidRDefault="00DF41FD" w:rsidP="00D969F7">
            <w:pPr>
              <w:pStyle w:val="TPText-0neslovan"/>
              <w:spacing w:before="0"/>
              <w:jc w:val="left"/>
            </w:pPr>
            <w:r w:rsidRPr="0083464A">
              <w:t>Denní výluka (7:00-17:00)</w:t>
            </w:r>
          </w:p>
        </w:tc>
      </w:tr>
      <w:tr w:rsidR="00DF41FD" w:rsidRPr="0083464A" w14:paraId="5F26131D"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1D51C589" w14:textId="47520B53"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6.</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6513E56B" w14:textId="77777777" w:rsidR="00DF41FD" w:rsidRPr="0083464A" w:rsidRDefault="00DF41FD" w:rsidP="002247E3">
            <w:pPr>
              <w:pStyle w:val="TPText-0neslovan"/>
              <w:spacing w:before="0"/>
              <w:jc w:val="left"/>
              <w:rPr>
                <w:i/>
              </w:rPr>
            </w:pPr>
            <w:r w:rsidRPr="0083464A">
              <w:rPr>
                <w:i/>
              </w:rPr>
              <w:t xml:space="preserve">Odpojení napájecích </w:t>
            </w:r>
            <w:proofErr w:type="spellStart"/>
            <w:r w:rsidRPr="0083464A">
              <w:rPr>
                <w:i/>
              </w:rPr>
              <w:t>převěsů</w:t>
            </w:r>
            <w:proofErr w:type="spellEnd"/>
            <w:r w:rsidRPr="0083464A">
              <w:rPr>
                <w:i/>
              </w:rPr>
              <w:t xml:space="preserve"> v 1. TK</w:t>
            </w:r>
          </w:p>
        </w:tc>
        <w:tc>
          <w:tcPr>
            <w:tcW w:w="2410" w:type="dxa"/>
            <w:tcBorders>
              <w:top w:val="nil"/>
              <w:left w:val="nil"/>
              <w:bottom w:val="single" w:sz="8" w:space="0" w:color="auto"/>
              <w:right w:val="single" w:sz="8" w:space="0" w:color="auto"/>
            </w:tcBorders>
            <w:shd w:val="clear" w:color="000000" w:fill="FFFFFF"/>
            <w:vAlign w:val="center"/>
          </w:tcPr>
          <w:p w14:paraId="4755331B" w14:textId="77777777" w:rsidR="00DF41FD" w:rsidRPr="0083464A" w:rsidRDefault="00DF41FD" w:rsidP="00D969F7">
            <w:pPr>
              <w:pStyle w:val="TPText-0neslovan"/>
              <w:spacing w:before="0"/>
              <w:jc w:val="left"/>
              <w:rPr>
                <w:i/>
              </w:rPr>
            </w:pPr>
            <w:r w:rsidRPr="0083464A">
              <w:rPr>
                <w:i/>
              </w:rPr>
              <w:t>TM Stará Boleslav</w:t>
            </w:r>
          </w:p>
        </w:tc>
        <w:tc>
          <w:tcPr>
            <w:tcW w:w="1843" w:type="dxa"/>
            <w:tcBorders>
              <w:top w:val="nil"/>
              <w:left w:val="nil"/>
              <w:bottom w:val="single" w:sz="8" w:space="0" w:color="auto"/>
              <w:right w:val="single" w:sz="8" w:space="0" w:color="auto"/>
            </w:tcBorders>
            <w:shd w:val="clear" w:color="000000" w:fill="FFFFFF"/>
            <w:vAlign w:val="center"/>
          </w:tcPr>
          <w:p w14:paraId="2A96689A" w14:textId="77777777" w:rsidR="00DF41FD" w:rsidRPr="0083464A" w:rsidRDefault="00DF41FD" w:rsidP="00D969F7">
            <w:pPr>
              <w:pStyle w:val="TPText-0neslovan"/>
              <w:spacing w:before="0"/>
              <w:jc w:val="left"/>
            </w:pPr>
            <w:r w:rsidRPr="0083464A">
              <w:t>1.7.2024</w:t>
            </w:r>
          </w:p>
          <w:p w14:paraId="6737B4F5" w14:textId="77777777" w:rsidR="00DF41FD" w:rsidRPr="0083464A" w:rsidRDefault="00DF41FD" w:rsidP="00D969F7">
            <w:pPr>
              <w:pStyle w:val="TPText-0neslovan"/>
              <w:spacing w:before="0"/>
              <w:jc w:val="left"/>
            </w:pPr>
            <w:r w:rsidRPr="0083464A">
              <w:t>Denní výluka (7:00-17:00)</w:t>
            </w:r>
          </w:p>
        </w:tc>
      </w:tr>
      <w:tr w:rsidR="00DF41FD" w:rsidRPr="0083464A" w14:paraId="5E718F9C"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52B81FE4" w14:textId="0BE8D8E0"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7.</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7CAC5E4B" w14:textId="77777777" w:rsidR="00DF41FD" w:rsidRPr="0083464A" w:rsidRDefault="00DF41FD" w:rsidP="002247E3">
            <w:pPr>
              <w:pStyle w:val="TPText-0neslovan"/>
              <w:spacing w:before="0"/>
              <w:jc w:val="left"/>
              <w:rPr>
                <w:i/>
              </w:rPr>
            </w:pPr>
            <w:r w:rsidRPr="0083464A">
              <w:rPr>
                <w:i/>
              </w:rPr>
              <w:t xml:space="preserve">Připojeni napájecích </w:t>
            </w:r>
            <w:proofErr w:type="spellStart"/>
            <w:r w:rsidRPr="0083464A">
              <w:rPr>
                <w:i/>
              </w:rPr>
              <w:t>převěsů</w:t>
            </w:r>
            <w:proofErr w:type="spellEnd"/>
            <w:r w:rsidRPr="0083464A">
              <w:rPr>
                <w:i/>
              </w:rPr>
              <w:t xml:space="preserve"> v 1. TK</w:t>
            </w:r>
          </w:p>
        </w:tc>
        <w:tc>
          <w:tcPr>
            <w:tcW w:w="2410" w:type="dxa"/>
            <w:tcBorders>
              <w:top w:val="nil"/>
              <w:left w:val="nil"/>
              <w:bottom w:val="single" w:sz="8" w:space="0" w:color="auto"/>
              <w:right w:val="single" w:sz="8" w:space="0" w:color="auto"/>
            </w:tcBorders>
            <w:shd w:val="clear" w:color="000000" w:fill="FFFFFF"/>
            <w:vAlign w:val="center"/>
          </w:tcPr>
          <w:p w14:paraId="7BAA55BC" w14:textId="77777777" w:rsidR="00DF41FD" w:rsidRPr="0083464A" w:rsidRDefault="00DF41FD" w:rsidP="00D969F7">
            <w:pPr>
              <w:pStyle w:val="TPText-0neslovan"/>
              <w:spacing w:before="0"/>
              <w:jc w:val="left"/>
              <w:rPr>
                <w:i/>
              </w:rPr>
            </w:pPr>
            <w:r w:rsidRPr="0083464A">
              <w:rPr>
                <w:i/>
              </w:rPr>
              <w:t>TM Stará Boleslav</w:t>
            </w:r>
          </w:p>
        </w:tc>
        <w:tc>
          <w:tcPr>
            <w:tcW w:w="1843" w:type="dxa"/>
            <w:tcBorders>
              <w:top w:val="nil"/>
              <w:left w:val="nil"/>
              <w:bottom w:val="single" w:sz="8" w:space="0" w:color="auto"/>
              <w:right w:val="single" w:sz="8" w:space="0" w:color="auto"/>
            </w:tcBorders>
            <w:shd w:val="clear" w:color="000000" w:fill="FFFFFF"/>
            <w:vAlign w:val="center"/>
          </w:tcPr>
          <w:p w14:paraId="50A7FC1D" w14:textId="77777777" w:rsidR="00DF41FD" w:rsidRPr="0083464A" w:rsidRDefault="00DF41FD" w:rsidP="00D969F7">
            <w:pPr>
              <w:pStyle w:val="TPText-0neslovan"/>
              <w:spacing w:before="0"/>
              <w:jc w:val="left"/>
            </w:pPr>
            <w:r w:rsidRPr="0083464A">
              <w:t>28.7.2024</w:t>
            </w:r>
          </w:p>
          <w:p w14:paraId="577FD740" w14:textId="77777777" w:rsidR="00DF41FD" w:rsidRPr="0083464A" w:rsidRDefault="00DF41FD" w:rsidP="00D969F7">
            <w:pPr>
              <w:pStyle w:val="TPText-0neslovan"/>
              <w:spacing w:before="0"/>
              <w:jc w:val="left"/>
            </w:pPr>
            <w:r w:rsidRPr="0083464A">
              <w:t>Denní výluka (7:00-17:00)</w:t>
            </w:r>
          </w:p>
        </w:tc>
      </w:tr>
      <w:tr w:rsidR="00DF41FD" w:rsidRPr="0083464A" w14:paraId="25DC83AE"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459F39F3" w14:textId="2F725D04"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8.</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087EF6CC" w14:textId="77777777" w:rsidR="00DF41FD" w:rsidRPr="0083464A" w:rsidRDefault="00DF41FD" w:rsidP="002247E3">
            <w:pPr>
              <w:pStyle w:val="TPText-0neslovan"/>
              <w:spacing w:before="0"/>
              <w:jc w:val="left"/>
              <w:rPr>
                <w:i/>
              </w:rPr>
            </w:pPr>
            <w:r w:rsidRPr="0083464A">
              <w:rPr>
                <w:i/>
              </w:rPr>
              <w:t xml:space="preserve">Montáž a demontáž </w:t>
            </w:r>
            <w:proofErr w:type="spellStart"/>
            <w:r w:rsidRPr="0083464A">
              <w:rPr>
                <w:i/>
              </w:rPr>
              <w:t>převěsů</w:t>
            </w:r>
            <w:proofErr w:type="spellEnd"/>
          </w:p>
        </w:tc>
        <w:tc>
          <w:tcPr>
            <w:tcW w:w="2410" w:type="dxa"/>
            <w:tcBorders>
              <w:top w:val="nil"/>
              <w:left w:val="nil"/>
              <w:bottom w:val="single" w:sz="8" w:space="0" w:color="auto"/>
              <w:right w:val="single" w:sz="8" w:space="0" w:color="auto"/>
            </w:tcBorders>
            <w:shd w:val="clear" w:color="000000" w:fill="FFFFFF"/>
            <w:vAlign w:val="center"/>
          </w:tcPr>
          <w:p w14:paraId="09CEA995" w14:textId="77777777" w:rsidR="00DF41FD" w:rsidRPr="0083464A" w:rsidRDefault="00DF41FD" w:rsidP="00D969F7">
            <w:pPr>
              <w:pStyle w:val="TPText-0neslovan"/>
              <w:spacing w:before="0"/>
              <w:jc w:val="left"/>
              <w:rPr>
                <w:i/>
              </w:rPr>
            </w:pPr>
            <w:r w:rsidRPr="0083464A">
              <w:rPr>
                <w:i/>
              </w:rPr>
              <w:t>Lysá nad Labem – Stará Boleslav 2+TV</w:t>
            </w:r>
          </w:p>
        </w:tc>
        <w:tc>
          <w:tcPr>
            <w:tcW w:w="1843" w:type="dxa"/>
            <w:tcBorders>
              <w:top w:val="nil"/>
              <w:left w:val="nil"/>
              <w:bottom w:val="single" w:sz="8" w:space="0" w:color="auto"/>
              <w:right w:val="single" w:sz="8" w:space="0" w:color="auto"/>
            </w:tcBorders>
            <w:shd w:val="clear" w:color="000000" w:fill="FFFFFF"/>
            <w:vAlign w:val="center"/>
          </w:tcPr>
          <w:p w14:paraId="584C78D1" w14:textId="77777777" w:rsidR="00DF41FD" w:rsidRPr="0083464A" w:rsidRDefault="00DF41FD" w:rsidP="00D969F7">
            <w:pPr>
              <w:pStyle w:val="TPText-0neslovan"/>
              <w:spacing w:before="0"/>
              <w:jc w:val="left"/>
            </w:pPr>
            <w:r w:rsidRPr="0083464A">
              <w:t>13.7.; 14.7.; 20.7.; 21.7.2024</w:t>
            </w:r>
          </w:p>
          <w:p w14:paraId="08C3D2E7" w14:textId="77777777" w:rsidR="00DF41FD" w:rsidRPr="0083464A" w:rsidRDefault="00DF41FD" w:rsidP="00D969F7">
            <w:pPr>
              <w:pStyle w:val="TPText-0neslovan"/>
              <w:spacing w:before="0"/>
              <w:jc w:val="left"/>
            </w:pPr>
            <w:r w:rsidRPr="0083464A">
              <w:t>Denní výluka (00:10-5:00)</w:t>
            </w:r>
          </w:p>
          <w:p w14:paraId="5B7EADC0" w14:textId="77777777" w:rsidR="00DF41FD" w:rsidRPr="0083464A" w:rsidRDefault="00DF41FD" w:rsidP="00D969F7">
            <w:pPr>
              <w:pStyle w:val="TPText-0neslovan"/>
              <w:spacing w:before="0"/>
              <w:jc w:val="left"/>
            </w:pPr>
            <w:r w:rsidRPr="0083464A">
              <w:t>Zastavený provoz</w:t>
            </w:r>
          </w:p>
        </w:tc>
      </w:tr>
      <w:tr w:rsidR="00DF41FD" w:rsidRPr="0083464A" w14:paraId="7D0521BD"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17B47764" w14:textId="018D046C"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9. etapa</w:t>
            </w:r>
          </w:p>
        </w:tc>
        <w:tc>
          <w:tcPr>
            <w:tcW w:w="2410" w:type="dxa"/>
            <w:tcBorders>
              <w:top w:val="nil"/>
              <w:left w:val="nil"/>
              <w:bottom w:val="single" w:sz="8" w:space="0" w:color="auto"/>
              <w:right w:val="single" w:sz="8" w:space="0" w:color="auto"/>
            </w:tcBorders>
            <w:shd w:val="clear" w:color="000000" w:fill="FFFFFF"/>
            <w:vAlign w:val="center"/>
          </w:tcPr>
          <w:p w14:paraId="0154EE41" w14:textId="77777777" w:rsidR="00DF41FD" w:rsidRPr="0083464A" w:rsidRDefault="00DF41FD" w:rsidP="002247E3">
            <w:pPr>
              <w:pStyle w:val="TPText-0neslovan"/>
              <w:spacing w:before="0"/>
              <w:jc w:val="left"/>
              <w:rPr>
                <w:i/>
              </w:rPr>
            </w:pPr>
            <w:r w:rsidRPr="0083464A">
              <w:rPr>
                <w:i/>
              </w:rPr>
              <w:t>11 km rozvinuté délky, demontáž vodičů, opětovná montáž vodičů, stavba TP, montáž ramen, regulace TV, montáž ZV, převěs ZOK</w:t>
            </w:r>
          </w:p>
        </w:tc>
        <w:tc>
          <w:tcPr>
            <w:tcW w:w="2410" w:type="dxa"/>
            <w:tcBorders>
              <w:top w:val="nil"/>
              <w:left w:val="nil"/>
              <w:bottom w:val="single" w:sz="8" w:space="0" w:color="auto"/>
              <w:right w:val="single" w:sz="8" w:space="0" w:color="auto"/>
            </w:tcBorders>
            <w:shd w:val="clear" w:color="000000" w:fill="FFFFFF"/>
            <w:vAlign w:val="center"/>
          </w:tcPr>
          <w:p w14:paraId="3244EC8F" w14:textId="77777777" w:rsidR="00DF41FD" w:rsidRPr="0083464A" w:rsidRDefault="00DF41FD" w:rsidP="00D969F7">
            <w:pPr>
              <w:pStyle w:val="TPText-0neslovan"/>
              <w:spacing w:before="0"/>
              <w:jc w:val="left"/>
              <w:rPr>
                <w:i/>
              </w:rPr>
            </w:pPr>
            <w:r w:rsidRPr="0083464A">
              <w:rPr>
                <w:i/>
              </w:rPr>
              <w:t>Lysá nad Labem – Stará Boleslav 2+TV</w:t>
            </w:r>
          </w:p>
        </w:tc>
        <w:tc>
          <w:tcPr>
            <w:tcW w:w="1843" w:type="dxa"/>
            <w:tcBorders>
              <w:top w:val="nil"/>
              <w:left w:val="nil"/>
              <w:bottom w:val="single" w:sz="8" w:space="0" w:color="auto"/>
              <w:right w:val="single" w:sz="8" w:space="0" w:color="auto"/>
            </w:tcBorders>
            <w:shd w:val="clear" w:color="000000" w:fill="FFFFFF"/>
            <w:vAlign w:val="center"/>
          </w:tcPr>
          <w:p w14:paraId="19340597" w14:textId="77777777" w:rsidR="00DF41FD" w:rsidRPr="001E2397" w:rsidRDefault="00DF41FD" w:rsidP="00D969F7">
            <w:pPr>
              <w:pStyle w:val="TPText-0neslovan"/>
              <w:spacing w:before="0"/>
              <w:jc w:val="left"/>
            </w:pPr>
            <w:r w:rsidRPr="001E2397">
              <w:t>1.8. – N – 28.8.2024</w:t>
            </w:r>
          </w:p>
          <w:p w14:paraId="7BC73673" w14:textId="77777777" w:rsidR="00DF41FD" w:rsidRPr="001E2397" w:rsidRDefault="00DF41FD" w:rsidP="00D969F7">
            <w:pPr>
              <w:pStyle w:val="TPText-0neslovan"/>
              <w:spacing w:before="0"/>
              <w:jc w:val="left"/>
            </w:pPr>
            <w:r w:rsidRPr="001E2397">
              <w:t>Nepřetržitá výluka 28N</w:t>
            </w:r>
          </w:p>
          <w:p w14:paraId="2480D200" w14:textId="77777777" w:rsidR="00DF41FD" w:rsidRPr="0083464A" w:rsidRDefault="00DF41FD" w:rsidP="00D969F7">
            <w:pPr>
              <w:pStyle w:val="TPText-0neslovan"/>
              <w:spacing w:before="0"/>
              <w:jc w:val="left"/>
              <w:rPr>
                <w:i/>
              </w:rPr>
            </w:pPr>
            <w:r w:rsidRPr="001E2397">
              <w:t>(7:00-20:00)</w:t>
            </w:r>
          </w:p>
        </w:tc>
      </w:tr>
      <w:tr w:rsidR="00DF41FD" w:rsidRPr="0083464A" w14:paraId="67011315"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48EC4466" w14:textId="11CD9EFC"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10.</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2B08D6E5" w14:textId="77777777" w:rsidR="00DF41FD" w:rsidRPr="0083464A" w:rsidRDefault="00DF41FD" w:rsidP="002247E3">
            <w:pPr>
              <w:pStyle w:val="TPText-0neslovan"/>
              <w:spacing w:before="0"/>
              <w:jc w:val="left"/>
              <w:rPr>
                <w:i/>
              </w:rPr>
            </w:pPr>
            <w:r w:rsidRPr="0083464A">
              <w:rPr>
                <w:i/>
              </w:rPr>
              <w:t>Práce v dělení ÚO 402 v ŽST Stará Boleslav</w:t>
            </w:r>
          </w:p>
        </w:tc>
        <w:tc>
          <w:tcPr>
            <w:tcW w:w="2410" w:type="dxa"/>
            <w:tcBorders>
              <w:top w:val="nil"/>
              <w:left w:val="nil"/>
              <w:bottom w:val="single" w:sz="8" w:space="0" w:color="auto"/>
              <w:right w:val="single" w:sz="8" w:space="0" w:color="auto"/>
            </w:tcBorders>
            <w:shd w:val="clear" w:color="000000" w:fill="FFFFFF"/>
            <w:vAlign w:val="center"/>
          </w:tcPr>
          <w:p w14:paraId="0D28E0DE" w14:textId="77777777" w:rsidR="00DF41FD" w:rsidRPr="0083464A" w:rsidRDefault="00DF41FD" w:rsidP="00D969F7">
            <w:pPr>
              <w:pStyle w:val="TPText-0neslovan"/>
              <w:spacing w:before="0"/>
              <w:jc w:val="left"/>
              <w:rPr>
                <w:i/>
              </w:rPr>
            </w:pPr>
            <w:r w:rsidRPr="0083464A">
              <w:rPr>
                <w:i/>
              </w:rPr>
              <w:t>Stará Boleslav sudá jen TV, záhlaví 2.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744757AC" w14:textId="77777777" w:rsidR="00DF41FD" w:rsidRPr="0083464A" w:rsidRDefault="00DF41FD" w:rsidP="00D969F7">
            <w:pPr>
              <w:pStyle w:val="TPText-0neslovan"/>
              <w:spacing w:before="0"/>
              <w:jc w:val="left"/>
            </w:pPr>
            <w:r w:rsidRPr="0083464A">
              <w:t>1.8.; 3.8.; 5.8.; 23.8.; 25.8.; 27.8.2024</w:t>
            </w:r>
          </w:p>
          <w:p w14:paraId="1821E2A8" w14:textId="0D2D4C1E" w:rsidR="004F1B3E" w:rsidRPr="0083464A" w:rsidRDefault="00DF41FD">
            <w:pPr>
              <w:pStyle w:val="TPText-0neslovan"/>
              <w:spacing w:before="0"/>
              <w:jc w:val="left"/>
              <w:rPr>
                <w:i/>
              </w:rPr>
            </w:pPr>
            <w:r w:rsidRPr="0083464A">
              <w:t>Denní výluka (7:00-17:00)</w:t>
            </w:r>
          </w:p>
        </w:tc>
      </w:tr>
      <w:tr w:rsidR="00DF41FD" w:rsidRPr="0083464A" w14:paraId="7695519A"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2F45F47B" w14:textId="1F8CF519"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11.</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29C0E315" w14:textId="77777777" w:rsidR="00DF41FD" w:rsidRPr="0083464A" w:rsidRDefault="00DF41FD" w:rsidP="002247E3">
            <w:pPr>
              <w:pStyle w:val="TPText-0neslovan"/>
              <w:spacing w:before="0"/>
              <w:jc w:val="left"/>
              <w:rPr>
                <w:i/>
              </w:rPr>
            </w:pPr>
            <w:r w:rsidRPr="0083464A">
              <w:rPr>
                <w:i/>
              </w:rPr>
              <w:t>Práce v dělení ÚO 412 v ŽST Lysá nad Labem</w:t>
            </w:r>
          </w:p>
        </w:tc>
        <w:tc>
          <w:tcPr>
            <w:tcW w:w="2410" w:type="dxa"/>
            <w:tcBorders>
              <w:top w:val="nil"/>
              <w:left w:val="nil"/>
              <w:bottom w:val="single" w:sz="8" w:space="0" w:color="auto"/>
              <w:right w:val="single" w:sz="8" w:space="0" w:color="auto"/>
            </w:tcBorders>
            <w:shd w:val="clear" w:color="000000" w:fill="FFFFFF"/>
            <w:vAlign w:val="center"/>
          </w:tcPr>
          <w:p w14:paraId="67D472A5" w14:textId="77777777" w:rsidR="00DF41FD" w:rsidRPr="0083464A" w:rsidRDefault="00DF41FD" w:rsidP="00D969F7">
            <w:pPr>
              <w:pStyle w:val="TPText-0neslovan"/>
              <w:spacing w:before="0"/>
              <w:jc w:val="left"/>
              <w:rPr>
                <w:i/>
              </w:rPr>
            </w:pPr>
            <w:r w:rsidRPr="0083464A">
              <w:rPr>
                <w:i/>
              </w:rPr>
              <w:t>Lysá and Labem 2 jen TV, záhlaví 2. TK ze směru Stará Boleslav</w:t>
            </w:r>
          </w:p>
        </w:tc>
        <w:tc>
          <w:tcPr>
            <w:tcW w:w="1843" w:type="dxa"/>
            <w:tcBorders>
              <w:top w:val="nil"/>
              <w:left w:val="nil"/>
              <w:bottom w:val="single" w:sz="8" w:space="0" w:color="auto"/>
              <w:right w:val="single" w:sz="8" w:space="0" w:color="auto"/>
            </w:tcBorders>
            <w:shd w:val="clear" w:color="000000" w:fill="FFFFFF"/>
            <w:vAlign w:val="center"/>
          </w:tcPr>
          <w:p w14:paraId="5C3F11DC" w14:textId="77777777" w:rsidR="00DF41FD" w:rsidRPr="0083464A" w:rsidRDefault="00DF41FD" w:rsidP="00D969F7">
            <w:pPr>
              <w:pStyle w:val="TPText-0neslovan"/>
              <w:spacing w:before="0"/>
              <w:jc w:val="left"/>
            </w:pPr>
            <w:r w:rsidRPr="0083464A">
              <w:t>2.8.; 4.8; 6.8.; 24.8.; 26.8.; 28.8.2024</w:t>
            </w:r>
          </w:p>
          <w:p w14:paraId="7A9D10AA" w14:textId="77777777" w:rsidR="00DF41FD" w:rsidRPr="0083464A" w:rsidRDefault="00DF41FD" w:rsidP="00D969F7">
            <w:pPr>
              <w:pStyle w:val="TPText-0neslovan"/>
              <w:spacing w:before="0"/>
              <w:jc w:val="left"/>
              <w:rPr>
                <w:i/>
              </w:rPr>
            </w:pPr>
            <w:r w:rsidRPr="0083464A">
              <w:t>Denní výluka (7:00-17:00)</w:t>
            </w:r>
          </w:p>
        </w:tc>
      </w:tr>
      <w:tr w:rsidR="00DF41FD" w:rsidRPr="0083464A" w14:paraId="5A98CB4C"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596866EC" w14:textId="3F4070E0" w:rsidR="00DF41FD" w:rsidRPr="0083464A" w:rsidRDefault="00DF0EF2" w:rsidP="00F9656B">
            <w:pPr>
              <w:pStyle w:val="TPText-0neslovan"/>
              <w:tabs>
                <w:tab w:val="clear" w:pos="964"/>
                <w:tab w:val="left" w:pos="228"/>
              </w:tabs>
              <w:spacing w:before="0"/>
              <w:ind w:left="86"/>
              <w:jc w:val="left"/>
              <w:rPr>
                <w:i/>
              </w:rPr>
            </w:pPr>
            <w:r>
              <w:rPr>
                <w:i/>
              </w:rPr>
              <w:lastRenderedPageBreak/>
              <w:t xml:space="preserve">Sekce 1 stavební - </w:t>
            </w:r>
            <w:r w:rsidR="00DF41FD" w:rsidRPr="0083464A">
              <w:rPr>
                <w:i/>
              </w:rPr>
              <w:t>12.</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15414DD2" w14:textId="77777777" w:rsidR="00DF41FD" w:rsidRPr="0083464A" w:rsidRDefault="00DF41FD" w:rsidP="002247E3">
            <w:pPr>
              <w:pStyle w:val="TPText-0neslovan"/>
              <w:spacing w:before="0"/>
              <w:jc w:val="left"/>
              <w:rPr>
                <w:i/>
              </w:rPr>
            </w:pPr>
            <w:r w:rsidRPr="0083464A">
              <w:rPr>
                <w:i/>
              </w:rPr>
              <w:t xml:space="preserve">Odpojení napájecích </w:t>
            </w:r>
            <w:proofErr w:type="spellStart"/>
            <w:r w:rsidRPr="0083464A">
              <w:rPr>
                <w:i/>
              </w:rPr>
              <w:t>převěsů</w:t>
            </w:r>
            <w:proofErr w:type="spellEnd"/>
            <w:r w:rsidRPr="0083464A">
              <w:rPr>
                <w:i/>
              </w:rPr>
              <w:t xml:space="preserve"> v 2. TK</w:t>
            </w:r>
          </w:p>
        </w:tc>
        <w:tc>
          <w:tcPr>
            <w:tcW w:w="2410" w:type="dxa"/>
            <w:tcBorders>
              <w:top w:val="nil"/>
              <w:left w:val="nil"/>
              <w:bottom w:val="single" w:sz="8" w:space="0" w:color="auto"/>
              <w:right w:val="single" w:sz="8" w:space="0" w:color="auto"/>
            </w:tcBorders>
            <w:shd w:val="clear" w:color="000000" w:fill="FFFFFF"/>
            <w:vAlign w:val="center"/>
          </w:tcPr>
          <w:p w14:paraId="05531BDA" w14:textId="77777777" w:rsidR="00DF41FD" w:rsidRPr="0083464A" w:rsidRDefault="00DF41FD" w:rsidP="00D969F7">
            <w:pPr>
              <w:pStyle w:val="TPText-0neslovan"/>
              <w:spacing w:before="0"/>
              <w:jc w:val="left"/>
              <w:rPr>
                <w:i/>
              </w:rPr>
            </w:pPr>
            <w:r w:rsidRPr="0083464A">
              <w:rPr>
                <w:i/>
              </w:rPr>
              <w:t>TM Stará Boleslav</w:t>
            </w:r>
          </w:p>
        </w:tc>
        <w:tc>
          <w:tcPr>
            <w:tcW w:w="1843" w:type="dxa"/>
            <w:tcBorders>
              <w:top w:val="nil"/>
              <w:left w:val="nil"/>
              <w:bottom w:val="single" w:sz="8" w:space="0" w:color="auto"/>
              <w:right w:val="single" w:sz="8" w:space="0" w:color="auto"/>
            </w:tcBorders>
            <w:shd w:val="clear" w:color="000000" w:fill="FFFFFF"/>
            <w:vAlign w:val="center"/>
          </w:tcPr>
          <w:p w14:paraId="60603443" w14:textId="77777777" w:rsidR="00DF41FD" w:rsidRPr="0083464A" w:rsidRDefault="00DF41FD" w:rsidP="00D969F7">
            <w:pPr>
              <w:pStyle w:val="TPText-0neslovan"/>
              <w:spacing w:before="0"/>
              <w:jc w:val="left"/>
            </w:pPr>
            <w:r w:rsidRPr="0083464A">
              <w:t>1.8.2024</w:t>
            </w:r>
          </w:p>
          <w:p w14:paraId="65C1E5C6" w14:textId="77777777" w:rsidR="00DF41FD" w:rsidRPr="0083464A" w:rsidRDefault="00DF41FD" w:rsidP="00D969F7">
            <w:pPr>
              <w:pStyle w:val="TPText-0neslovan"/>
              <w:spacing w:before="0"/>
              <w:jc w:val="left"/>
              <w:rPr>
                <w:i/>
              </w:rPr>
            </w:pPr>
            <w:r w:rsidRPr="0083464A">
              <w:t>Denní výluka (7:00-17:00)</w:t>
            </w:r>
          </w:p>
        </w:tc>
      </w:tr>
      <w:tr w:rsidR="00DF41FD" w:rsidRPr="0083464A" w14:paraId="22586F97"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32BC11CE" w14:textId="02635BFB" w:rsidR="00DF41FD" w:rsidRPr="0083464A" w:rsidRDefault="00DF0EF2" w:rsidP="00F9656B">
            <w:pPr>
              <w:pStyle w:val="TPText-0neslovan"/>
              <w:tabs>
                <w:tab w:val="clear" w:pos="964"/>
                <w:tab w:val="left" w:pos="228"/>
              </w:tabs>
              <w:spacing w:before="0"/>
              <w:ind w:left="86"/>
              <w:jc w:val="left"/>
              <w:rPr>
                <w:i/>
              </w:rPr>
            </w:pPr>
            <w:r>
              <w:rPr>
                <w:i/>
              </w:rPr>
              <w:t xml:space="preserve">Sekce 1 stavební - </w:t>
            </w:r>
            <w:r w:rsidR="00DF41FD" w:rsidRPr="0083464A">
              <w:rPr>
                <w:i/>
              </w:rPr>
              <w:t>13.</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7403D497" w14:textId="77777777" w:rsidR="00DF41FD" w:rsidRPr="0083464A" w:rsidRDefault="00DF41FD" w:rsidP="002247E3">
            <w:pPr>
              <w:pStyle w:val="TPText-0neslovan"/>
              <w:spacing w:before="0"/>
              <w:jc w:val="left"/>
              <w:rPr>
                <w:i/>
              </w:rPr>
            </w:pPr>
            <w:r w:rsidRPr="0083464A">
              <w:rPr>
                <w:i/>
              </w:rPr>
              <w:t xml:space="preserve">Připojeni napájecích </w:t>
            </w:r>
            <w:proofErr w:type="spellStart"/>
            <w:r w:rsidRPr="0083464A">
              <w:rPr>
                <w:i/>
              </w:rPr>
              <w:t>převěsů</w:t>
            </w:r>
            <w:proofErr w:type="spellEnd"/>
            <w:r w:rsidRPr="0083464A">
              <w:rPr>
                <w:i/>
              </w:rPr>
              <w:t xml:space="preserve"> v 2. TK</w:t>
            </w:r>
          </w:p>
        </w:tc>
        <w:tc>
          <w:tcPr>
            <w:tcW w:w="2410" w:type="dxa"/>
            <w:tcBorders>
              <w:top w:val="nil"/>
              <w:left w:val="nil"/>
              <w:bottom w:val="single" w:sz="8" w:space="0" w:color="auto"/>
              <w:right w:val="single" w:sz="8" w:space="0" w:color="auto"/>
            </w:tcBorders>
            <w:shd w:val="clear" w:color="000000" w:fill="FFFFFF"/>
            <w:vAlign w:val="center"/>
          </w:tcPr>
          <w:p w14:paraId="51FF8D01" w14:textId="77777777" w:rsidR="00DF41FD" w:rsidRPr="0083464A" w:rsidRDefault="00DF41FD" w:rsidP="00D969F7">
            <w:pPr>
              <w:pStyle w:val="TPText-0neslovan"/>
              <w:spacing w:before="0"/>
              <w:jc w:val="left"/>
              <w:rPr>
                <w:i/>
              </w:rPr>
            </w:pPr>
            <w:r w:rsidRPr="0083464A">
              <w:rPr>
                <w:i/>
              </w:rPr>
              <w:t>TM Stará Boleslav</w:t>
            </w:r>
          </w:p>
        </w:tc>
        <w:tc>
          <w:tcPr>
            <w:tcW w:w="1843" w:type="dxa"/>
            <w:tcBorders>
              <w:top w:val="nil"/>
              <w:left w:val="nil"/>
              <w:bottom w:val="single" w:sz="8" w:space="0" w:color="auto"/>
              <w:right w:val="single" w:sz="8" w:space="0" w:color="auto"/>
            </w:tcBorders>
            <w:shd w:val="clear" w:color="000000" w:fill="FFFFFF"/>
            <w:vAlign w:val="center"/>
          </w:tcPr>
          <w:p w14:paraId="53D14BC9" w14:textId="77777777" w:rsidR="00DF41FD" w:rsidRPr="0083464A" w:rsidRDefault="00DF41FD" w:rsidP="00D969F7">
            <w:pPr>
              <w:pStyle w:val="TPText-0neslovan"/>
              <w:spacing w:before="0"/>
              <w:jc w:val="left"/>
            </w:pPr>
            <w:r w:rsidRPr="0083464A">
              <w:t>28.8.2024</w:t>
            </w:r>
          </w:p>
          <w:p w14:paraId="1F55317E" w14:textId="77777777" w:rsidR="00DF41FD" w:rsidRPr="0083464A" w:rsidRDefault="00DF41FD" w:rsidP="00D969F7">
            <w:pPr>
              <w:pStyle w:val="TPText-0neslovan"/>
              <w:spacing w:before="0"/>
              <w:jc w:val="left"/>
              <w:rPr>
                <w:i/>
              </w:rPr>
            </w:pPr>
            <w:r w:rsidRPr="0083464A">
              <w:t>Denní výluka (7:00-17:00)</w:t>
            </w:r>
          </w:p>
        </w:tc>
      </w:tr>
      <w:tr w:rsidR="00DF41FD" w:rsidRPr="0083464A" w14:paraId="0268390C"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35BDABE7" w14:textId="1208D5DD"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14.</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487891A9" w14:textId="77777777" w:rsidR="00DF41FD" w:rsidRPr="0083464A" w:rsidRDefault="00DF41FD" w:rsidP="002247E3">
            <w:pPr>
              <w:pStyle w:val="TPText-0neslovan"/>
              <w:spacing w:before="0"/>
              <w:jc w:val="left"/>
              <w:rPr>
                <w:i/>
              </w:rPr>
            </w:pPr>
            <w:r w:rsidRPr="0083464A">
              <w:rPr>
                <w:i/>
              </w:rPr>
              <w:t xml:space="preserve">Montáž a demontáž </w:t>
            </w:r>
            <w:proofErr w:type="spellStart"/>
            <w:r w:rsidRPr="0083464A">
              <w:rPr>
                <w:i/>
              </w:rPr>
              <w:t>převěsů</w:t>
            </w:r>
            <w:proofErr w:type="spellEnd"/>
          </w:p>
        </w:tc>
        <w:tc>
          <w:tcPr>
            <w:tcW w:w="2410" w:type="dxa"/>
            <w:tcBorders>
              <w:top w:val="nil"/>
              <w:left w:val="nil"/>
              <w:bottom w:val="single" w:sz="8" w:space="0" w:color="auto"/>
              <w:right w:val="single" w:sz="8" w:space="0" w:color="auto"/>
            </w:tcBorders>
            <w:shd w:val="clear" w:color="000000" w:fill="FFFFFF"/>
            <w:vAlign w:val="center"/>
          </w:tcPr>
          <w:p w14:paraId="5478EAF1" w14:textId="77777777" w:rsidR="00DF41FD" w:rsidRPr="0083464A" w:rsidRDefault="00DF41FD" w:rsidP="00D969F7">
            <w:pPr>
              <w:pStyle w:val="TPText-0neslovan"/>
              <w:spacing w:before="0"/>
              <w:jc w:val="left"/>
              <w:rPr>
                <w:i/>
              </w:rPr>
            </w:pPr>
            <w:r w:rsidRPr="0083464A">
              <w:rPr>
                <w:i/>
              </w:rPr>
              <w:t>Stará Boleslav – Lysá nad Labem 1+TV</w:t>
            </w:r>
          </w:p>
        </w:tc>
        <w:tc>
          <w:tcPr>
            <w:tcW w:w="1843" w:type="dxa"/>
            <w:tcBorders>
              <w:top w:val="nil"/>
              <w:left w:val="nil"/>
              <w:bottom w:val="single" w:sz="8" w:space="0" w:color="auto"/>
              <w:right w:val="single" w:sz="8" w:space="0" w:color="auto"/>
            </w:tcBorders>
            <w:shd w:val="clear" w:color="000000" w:fill="FFFFFF"/>
            <w:vAlign w:val="center"/>
          </w:tcPr>
          <w:p w14:paraId="3DDA04A1" w14:textId="77777777" w:rsidR="00DF41FD" w:rsidRPr="0083464A" w:rsidRDefault="00DF41FD" w:rsidP="00D969F7">
            <w:pPr>
              <w:pStyle w:val="TPText-0neslovan"/>
              <w:spacing w:before="0"/>
              <w:jc w:val="left"/>
            </w:pPr>
            <w:r w:rsidRPr="0083464A">
              <w:t>10.8.; 11.8.; 17.8.; 18.8.2024</w:t>
            </w:r>
          </w:p>
          <w:p w14:paraId="6FF06F99" w14:textId="77777777" w:rsidR="00DF41FD" w:rsidRPr="0083464A" w:rsidRDefault="00DF41FD" w:rsidP="00D969F7">
            <w:pPr>
              <w:pStyle w:val="TPText-0neslovan"/>
              <w:spacing w:before="0"/>
              <w:jc w:val="left"/>
            </w:pPr>
            <w:r w:rsidRPr="0083464A">
              <w:t>Denní výluka (00:10-5:00)</w:t>
            </w:r>
          </w:p>
          <w:p w14:paraId="75F63BFC" w14:textId="77777777" w:rsidR="00DF41FD" w:rsidRPr="0083464A" w:rsidRDefault="00DF41FD" w:rsidP="00D969F7">
            <w:pPr>
              <w:pStyle w:val="TPText-0neslovan"/>
              <w:spacing w:before="0"/>
              <w:jc w:val="left"/>
              <w:rPr>
                <w:i/>
              </w:rPr>
            </w:pPr>
            <w:r w:rsidRPr="0083464A">
              <w:t>Zastavený provoz</w:t>
            </w:r>
          </w:p>
        </w:tc>
      </w:tr>
      <w:tr w:rsidR="00DF41FD" w:rsidRPr="0083464A" w14:paraId="00483539"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736136A1" w14:textId="0BB36240"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15.</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7379C44F" w14:textId="77777777" w:rsidR="00DF41FD" w:rsidRPr="0083464A" w:rsidRDefault="00DF41FD" w:rsidP="002247E3">
            <w:pPr>
              <w:pStyle w:val="TPText-0neslovan"/>
              <w:spacing w:before="0"/>
              <w:jc w:val="left"/>
              <w:rPr>
                <w:i/>
              </w:rPr>
            </w:pPr>
            <w:r w:rsidRPr="0083464A">
              <w:rPr>
                <w:i/>
              </w:rPr>
              <w:t>Závěrečné práce</w:t>
            </w:r>
          </w:p>
        </w:tc>
        <w:tc>
          <w:tcPr>
            <w:tcW w:w="2410" w:type="dxa"/>
            <w:tcBorders>
              <w:top w:val="nil"/>
              <w:left w:val="nil"/>
              <w:bottom w:val="single" w:sz="8" w:space="0" w:color="auto"/>
              <w:right w:val="single" w:sz="8" w:space="0" w:color="auto"/>
            </w:tcBorders>
            <w:shd w:val="clear" w:color="000000" w:fill="FFFFFF"/>
            <w:vAlign w:val="center"/>
          </w:tcPr>
          <w:p w14:paraId="216D0B5A" w14:textId="77777777" w:rsidR="00DF41FD" w:rsidRPr="0083464A" w:rsidRDefault="00DF41FD" w:rsidP="00D969F7">
            <w:pPr>
              <w:pStyle w:val="TPText-0neslovan"/>
              <w:spacing w:before="0"/>
              <w:jc w:val="left"/>
              <w:rPr>
                <w:i/>
              </w:rPr>
            </w:pPr>
            <w:r w:rsidRPr="0083464A">
              <w:rPr>
                <w:i/>
              </w:rPr>
              <w:t>Stará Boleslav – Lysá nad Labem 1+TV; Stará Boleslav záhlaví 1.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6F5950E3" w14:textId="77777777" w:rsidR="00DF41FD" w:rsidRPr="001E2397" w:rsidRDefault="00DF41FD" w:rsidP="00D969F7">
            <w:pPr>
              <w:pStyle w:val="TPText-0neslovan"/>
              <w:spacing w:before="0"/>
              <w:jc w:val="left"/>
            </w:pPr>
            <w:r w:rsidRPr="001E2397">
              <w:t xml:space="preserve">17.10.; 18.10.; </w:t>
            </w:r>
            <w:proofErr w:type="gramStart"/>
            <w:r w:rsidRPr="001E2397">
              <w:t>19.10.2024</w:t>
            </w:r>
            <w:proofErr w:type="gramEnd"/>
          </w:p>
          <w:p w14:paraId="50810275" w14:textId="77777777" w:rsidR="00DF41FD" w:rsidRPr="0083464A" w:rsidRDefault="00DF41FD" w:rsidP="00D969F7">
            <w:pPr>
              <w:pStyle w:val="TPText-0neslovan"/>
              <w:spacing w:before="0"/>
              <w:jc w:val="left"/>
              <w:rPr>
                <w:i/>
              </w:rPr>
            </w:pPr>
            <w:r w:rsidRPr="001E2397">
              <w:t>Denní výluka (7:00-17:00)</w:t>
            </w:r>
          </w:p>
        </w:tc>
      </w:tr>
      <w:tr w:rsidR="00DF41FD" w:rsidRPr="0083464A" w14:paraId="3F0EF754"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6D2E82B4" w14:textId="11066DB3" w:rsidR="00DF41FD" w:rsidRPr="0083464A" w:rsidRDefault="00DF0EF2" w:rsidP="00F9656B">
            <w:pPr>
              <w:pStyle w:val="TPText-0neslovan"/>
              <w:tabs>
                <w:tab w:val="clear" w:pos="964"/>
                <w:tab w:val="left" w:pos="86"/>
              </w:tabs>
              <w:spacing w:before="0"/>
              <w:ind w:left="86"/>
              <w:jc w:val="left"/>
              <w:rPr>
                <w:i/>
              </w:rPr>
            </w:pPr>
            <w:r>
              <w:rPr>
                <w:i/>
              </w:rPr>
              <w:t xml:space="preserve">Sekce 1 stavební - </w:t>
            </w:r>
            <w:r w:rsidR="00DF41FD" w:rsidRPr="0083464A">
              <w:rPr>
                <w:i/>
              </w:rPr>
              <w:t>16.</w:t>
            </w:r>
            <w:r>
              <w:rPr>
                <w:i/>
              </w:rPr>
              <w:t xml:space="preserve"> </w:t>
            </w:r>
            <w:r w:rsidR="00DF41FD" w:rsidRPr="0083464A">
              <w:rPr>
                <w:i/>
              </w:rPr>
              <w:t>etapa</w:t>
            </w:r>
          </w:p>
        </w:tc>
        <w:tc>
          <w:tcPr>
            <w:tcW w:w="2410" w:type="dxa"/>
            <w:tcBorders>
              <w:top w:val="nil"/>
              <w:left w:val="nil"/>
              <w:bottom w:val="single" w:sz="8" w:space="0" w:color="auto"/>
              <w:right w:val="single" w:sz="8" w:space="0" w:color="auto"/>
            </w:tcBorders>
            <w:shd w:val="clear" w:color="000000" w:fill="FFFFFF"/>
            <w:vAlign w:val="center"/>
          </w:tcPr>
          <w:p w14:paraId="2C5919AC" w14:textId="77777777" w:rsidR="00DF41FD" w:rsidRPr="0083464A" w:rsidRDefault="00DF41FD" w:rsidP="002247E3">
            <w:pPr>
              <w:pStyle w:val="TPText-0neslovan"/>
              <w:spacing w:before="0"/>
              <w:jc w:val="left"/>
              <w:rPr>
                <w:i/>
              </w:rPr>
            </w:pPr>
            <w:r w:rsidRPr="0083464A">
              <w:rPr>
                <w:i/>
              </w:rPr>
              <w:t>Závěrečné práce</w:t>
            </w:r>
          </w:p>
        </w:tc>
        <w:tc>
          <w:tcPr>
            <w:tcW w:w="2410" w:type="dxa"/>
            <w:tcBorders>
              <w:top w:val="nil"/>
              <w:left w:val="nil"/>
              <w:bottom w:val="single" w:sz="8" w:space="0" w:color="auto"/>
              <w:right w:val="single" w:sz="8" w:space="0" w:color="auto"/>
            </w:tcBorders>
            <w:shd w:val="clear" w:color="000000" w:fill="FFFFFF"/>
            <w:vAlign w:val="center"/>
          </w:tcPr>
          <w:p w14:paraId="713A9B19" w14:textId="77777777" w:rsidR="00DF41FD" w:rsidRPr="0083464A" w:rsidRDefault="00DF41FD" w:rsidP="00D969F7">
            <w:pPr>
              <w:pStyle w:val="TPText-0neslovan"/>
              <w:spacing w:before="0"/>
              <w:jc w:val="left"/>
              <w:rPr>
                <w:i/>
              </w:rPr>
            </w:pPr>
            <w:r w:rsidRPr="0083464A">
              <w:rPr>
                <w:i/>
              </w:rPr>
              <w:t>Lysá nad Labem – Stará Boleslav 2+TV; Stará Boleslav záhlaví 2. TK ze směru Lysá nad Labem</w:t>
            </w:r>
          </w:p>
        </w:tc>
        <w:tc>
          <w:tcPr>
            <w:tcW w:w="1843" w:type="dxa"/>
            <w:tcBorders>
              <w:top w:val="nil"/>
              <w:left w:val="nil"/>
              <w:bottom w:val="single" w:sz="8" w:space="0" w:color="auto"/>
              <w:right w:val="single" w:sz="8" w:space="0" w:color="auto"/>
            </w:tcBorders>
            <w:shd w:val="clear" w:color="000000" w:fill="FFFFFF"/>
            <w:vAlign w:val="center"/>
          </w:tcPr>
          <w:p w14:paraId="705CF016" w14:textId="77777777" w:rsidR="00DF41FD" w:rsidRPr="001E2397" w:rsidRDefault="00DF41FD" w:rsidP="00D969F7">
            <w:pPr>
              <w:pStyle w:val="TPText-0neslovan"/>
              <w:spacing w:before="0"/>
              <w:jc w:val="left"/>
            </w:pPr>
            <w:r w:rsidRPr="001E2397">
              <w:t xml:space="preserve">20.10.; </w:t>
            </w:r>
            <w:proofErr w:type="gramStart"/>
            <w:r w:rsidRPr="001E2397">
              <w:t>21.10.2024</w:t>
            </w:r>
            <w:proofErr w:type="gramEnd"/>
          </w:p>
          <w:p w14:paraId="38736C4F" w14:textId="77777777" w:rsidR="00DF41FD" w:rsidRPr="0083464A" w:rsidRDefault="00DF41FD" w:rsidP="00D969F7">
            <w:pPr>
              <w:pStyle w:val="TPText-0neslovan"/>
              <w:spacing w:before="0"/>
              <w:jc w:val="left"/>
              <w:rPr>
                <w:i/>
              </w:rPr>
            </w:pPr>
            <w:r w:rsidRPr="001E2397">
              <w:t>Denní výluka (7:00-17:00)</w:t>
            </w:r>
          </w:p>
        </w:tc>
      </w:tr>
      <w:tr w:rsidR="00DF41FD" w:rsidRPr="0083464A" w14:paraId="3D33EB4B"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tcPr>
          <w:p w14:paraId="3C33292F" w14:textId="1DA6BD3C" w:rsidR="00DF41FD" w:rsidRPr="0083464A" w:rsidRDefault="00DF0EF2" w:rsidP="00F9656B">
            <w:pPr>
              <w:pStyle w:val="TPText-0neslovan"/>
              <w:tabs>
                <w:tab w:val="clear" w:pos="964"/>
                <w:tab w:val="left" w:pos="0"/>
              </w:tabs>
              <w:spacing w:before="0"/>
              <w:ind w:left="86"/>
              <w:jc w:val="left"/>
              <w:rPr>
                <w:i/>
              </w:rPr>
            </w:pPr>
            <w:r>
              <w:rPr>
                <w:i/>
              </w:rPr>
              <w:t>Sekce 1 stavební – 17. etapa</w:t>
            </w:r>
          </w:p>
        </w:tc>
        <w:tc>
          <w:tcPr>
            <w:tcW w:w="2410" w:type="dxa"/>
            <w:tcBorders>
              <w:top w:val="nil"/>
              <w:left w:val="nil"/>
              <w:bottom w:val="single" w:sz="8" w:space="0" w:color="auto"/>
              <w:right w:val="single" w:sz="8" w:space="0" w:color="auto"/>
            </w:tcBorders>
            <w:shd w:val="clear" w:color="000000" w:fill="FFFFFF"/>
            <w:vAlign w:val="center"/>
          </w:tcPr>
          <w:p w14:paraId="11BFB77C" w14:textId="77777777" w:rsidR="00DF41FD" w:rsidRPr="0083464A" w:rsidRDefault="00DF41FD" w:rsidP="002247E3">
            <w:pPr>
              <w:pStyle w:val="TPText-0neslovan"/>
              <w:spacing w:before="0"/>
              <w:jc w:val="left"/>
              <w:rPr>
                <w:i/>
              </w:rPr>
            </w:pPr>
            <w:r>
              <w:rPr>
                <w:i/>
              </w:rPr>
              <w:t>Ukončení prací a předání DSPS</w:t>
            </w:r>
          </w:p>
        </w:tc>
        <w:tc>
          <w:tcPr>
            <w:tcW w:w="2410" w:type="dxa"/>
            <w:tcBorders>
              <w:top w:val="nil"/>
              <w:left w:val="nil"/>
              <w:bottom w:val="single" w:sz="8" w:space="0" w:color="auto"/>
              <w:right w:val="single" w:sz="8" w:space="0" w:color="auto"/>
            </w:tcBorders>
            <w:shd w:val="clear" w:color="000000" w:fill="FFFFFF"/>
            <w:vAlign w:val="center"/>
          </w:tcPr>
          <w:p w14:paraId="02EEC77F" w14:textId="77777777" w:rsidR="00DF41FD" w:rsidRPr="0083464A" w:rsidRDefault="00DF41FD" w:rsidP="00D969F7">
            <w:pPr>
              <w:pStyle w:val="TPText-0neslovan"/>
              <w:spacing w:before="0"/>
              <w:jc w:val="left"/>
              <w:rPr>
                <w:i/>
              </w:rPr>
            </w:pPr>
          </w:p>
        </w:tc>
        <w:tc>
          <w:tcPr>
            <w:tcW w:w="1843" w:type="dxa"/>
            <w:tcBorders>
              <w:top w:val="nil"/>
              <w:left w:val="nil"/>
              <w:bottom w:val="single" w:sz="8" w:space="0" w:color="auto"/>
              <w:right w:val="single" w:sz="8" w:space="0" w:color="auto"/>
            </w:tcBorders>
            <w:shd w:val="clear" w:color="000000" w:fill="FFFFFF"/>
            <w:vAlign w:val="center"/>
          </w:tcPr>
          <w:p w14:paraId="1D681680" w14:textId="77777777" w:rsidR="00DF41FD" w:rsidRPr="001E2397" w:rsidRDefault="00DF41FD" w:rsidP="00D969F7">
            <w:pPr>
              <w:pStyle w:val="TPText-0neslovan"/>
              <w:spacing w:before="0"/>
              <w:jc w:val="left"/>
            </w:pPr>
            <w:proofErr w:type="gramStart"/>
            <w:r w:rsidRPr="001E2397">
              <w:t>18.11.2024</w:t>
            </w:r>
            <w:proofErr w:type="gramEnd"/>
          </w:p>
        </w:tc>
      </w:tr>
      <w:tr w:rsidR="00DF41FD" w:rsidRPr="006922D7" w14:paraId="7BFDA49A" w14:textId="77777777" w:rsidTr="0089701E">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0BD66EF8" w14:textId="77777777" w:rsidR="00DF41FD" w:rsidRPr="0083464A" w:rsidRDefault="00DF41FD" w:rsidP="00DF0EF2">
            <w:pPr>
              <w:pStyle w:val="TPText-0neslovan"/>
              <w:spacing w:before="0"/>
              <w:ind w:left="879"/>
              <w:jc w:val="left"/>
              <w:rPr>
                <w:i/>
              </w:rPr>
            </w:pPr>
            <w:r w:rsidRPr="0083464A">
              <w:rPr>
                <w:i/>
              </w:rPr>
              <w:t> </w:t>
            </w:r>
          </w:p>
        </w:tc>
        <w:tc>
          <w:tcPr>
            <w:tcW w:w="2410" w:type="dxa"/>
            <w:tcBorders>
              <w:top w:val="nil"/>
              <w:left w:val="nil"/>
              <w:bottom w:val="single" w:sz="8" w:space="0" w:color="auto"/>
              <w:right w:val="single" w:sz="8" w:space="0" w:color="auto"/>
            </w:tcBorders>
            <w:shd w:val="clear" w:color="000000" w:fill="FFFFFF"/>
            <w:vAlign w:val="center"/>
            <w:hideMark/>
          </w:tcPr>
          <w:p w14:paraId="3C6BE7F3" w14:textId="77777777" w:rsidR="00DF41FD" w:rsidRPr="0083464A" w:rsidRDefault="00DF41FD" w:rsidP="002247E3">
            <w:pPr>
              <w:pStyle w:val="TPText-0neslovan"/>
              <w:spacing w:before="0"/>
              <w:jc w:val="left"/>
              <w:rPr>
                <w:i/>
              </w:rPr>
            </w:pPr>
            <w:r>
              <w:rPr>
                <w:i/>
              </w:rPr>
              <w:t>U</w:t>
            </w:r>
            <w:r w:rsidRPr="0083464A">
              <w:rPr>
                <w:i/>
              </w:rPr>
              <w:t>končení stavby</w:t>
            </w:r>
          </w:p>
        </w:tc>
        <w:tc>
          <w:tcPr>
            <w:tcW w:w="2410" w:type="dxa"/>
            <w:tcBorders>
              <w:top w:val="nil"/>
              <w:left w:val="nil"/>
              <w:bottom w:val="single" w:sz="8" w:space="0" w:color="auto"/>
              <w:right w:val="single" w:sz="8" w:space="0" w:color="auto"/>
            </w:tcBorders>
            <w:shd w:val="clear" w:color="000000" w:fill="FFFFFF"/>
            <w:vAlign w:val="center"/>
            <w:hideMark/>
          </w:tcPr>
          <w:p w14:paraId="12AE368A" w14:textId="77777777" w:rsidR="00DF41FD" w:rsidRPr="0083464A" w:rsidRDefault="00DF41FD" w:rsidP="00D969F7">
            <w:pPr>
              <w:pStyle w:val="TPText-0neslovan"/>
              <w:spacing w:before="0"/>
              <w:jc w:val="left"/>
            </w:pPr>
          </w:p>
        </w:tc>
        <w:tc>
          <w:tcPr>
            <w:tcW w:w="1843" w:type="dxa"/>
            <w:tcBorders>
              <w:top w:val="nil"/>
              <w:left w:val="nil"/>
              <w:bottom w:val="single" w:sz="8" w:space="0" w:color="auto"/>
              <w:right w:val="single" w:sz="8" w:space="0" w:color="auto"/>
            </w:tcBorders>
            <w:shd w:val="clear" w:color="000000" w:fill="FFFFFF"/>
            <w:vAlign w:val="center"/>
            <w:hideMark/>
          </w:tcPr>
          <w:p w14:paraId="406EF6C4" w14:textId="77777777" w:rsidR="00DF41FD" w:rsidRPr="001E2397" w:rsidRDefault="00DF41FD" w:rsidP="00D969F7">
            <w:pPr>
              <w:pStyle w:val="TPText-0neslovan"/>
              <w:spacing w:before="0"/>
              <w:jc w:val="left"/>
              <w:rPr>
                <w:iCs/>
              </w:rPr>
            </w:pPr>
            <w:proofErr w:type="gramStart"/>
            <w:r w:rsidRPr="001E2397">
              <w:rPr>
                <w:iCs/>
              </w:rPr>
              <w:t>30.11.2024</w:t>
            </w:r>
            <w:proofErr w:type="gramEnd"/>
          </w:p>
        </w:tc>
      </w:tr>
    </w:tbl>
    <w:p w14:paraId="4CA09B42" w14:textId="77777777" w:rsidR="00DF41FD" w:rsidRDefault="00DF41FD" w:rsidP="00073E2B">
      <w:pPr>
        <w:pStyle w:val="Textbezslovn"/>
        <w:rPr>
          <w:highlight w:val="green"/>
        </w:rPr>
      </w:pPr>
    </w:p>
    <w:p w14:paraId="487121CC" w14:textId="77777777" w:rsidR="00073E2B" w:rsidRPr="009940AC" w:rsidRDefault="00DF41FD" w:rsidP="002247E3">
      <w:pPr>
        <w:suppressAutoHyphens/>
        <w:autoSpaceDE w:val="0"/>
        <w:autoSpaceDN w:val="0"/>
        <w:spacing w:after="0" w:line="228" w:lineRule="auto"/>
        <w:rPr>
          <w:rFonts w:eastAsia="Times New Roman" w:cs="Times New Roman"/>
          <w:b/>
          <w:color w:val="000000" w:themeColor="text1"/>
          <w:sz w:val="18"/>
          <w:szCs w:val="18"/>
          <w:lang w:eastAsia="cs-CZ"/>
        </w:rPr>
      </w:pPr>
      <w:r w:rsidRPr="00636295">
        <w:rPr>
          <w:sz w:val="18"/>
          <w:szCs w:val="18"/>
        </w:rPr>
        <w:tab/>
      </w:r>
      <w:r w:rsidRPr="009940AC">
        <w:rPr>
          <w:rFonts w:eastAsia="Times New Roman" w:cs="Times New Roman"/>
          <w:b/>
          <w:color w:val="000000" w:themeColor="text1"/>
          <w:sz w:val="18"/>
          <w:szCs w:val="18"/>
          <w:lang w:eastAsia="cs-CZ"/>
        </w:rPr>
        <w:t>Práce nelze provádět bez dopravních a napěťových výluk.</w:t>
      </w:r>
    </w:p>
    <w:p w14:paraId="372A5B63" w14:textId="77777777" w:rsidR="00073E2B" w:rsidRDefault="00073E2B" w:rsidP="00BD232E">
      <w:pPr>
        <w:pStyle w:val="Nadpis2-1"/>
      </w:pPr>
      <w:bookmarkStart w:id="57" w:name="_Toc150787680"/>
      <w:bookmarkStart w:id="58" w:name="_Toc151985072"/>
      <w:r>
        <w:t>SOUVISEJÍCÍ DOKUMENTY A PŘEDPISY</w:t>
      </w:r>
      <w:bookmarkEnd w:id="57"/>
      <w:bookmarkEnd w:id="58"/>
    </w:p>
    <w:p w14:paraId="6F00BB5B" w14:textId="77777777" w:rsidR="00073E2B" w:rsidRDefault="00073E2B" w:rsidP="00BD232E">
      <w:pPr>
        <w:pStyle w:val="Text2-1"/>
        <w:rPr>
          <w:b/>
        </w:rPr>
      </w:pPr>
      <w:r>
        <w:rPr>
          <w:b/>
        </w:rPr>
        <w:t>Zhotovitel se zavazuje provádět dílo v souladu s obecně závaznými právními předpisy České republiky a EU, technickými normami a s dokumenty a vnitřními předpisy Objednatele</w:t>
      </w:r>
      <w:r>
        <w:t xml:space="preserve"> (směrnice, vzorové listy, TKP, VTP, ZTP apod.), </w:t>
      </w:r>
      <w:r>
        <w:rPr>
          <w:b/>
        </w:rPr>
        <w:t>vše v platném znění.</w:t>
      </w:r>
    </w:p>
    <w:p w14:paraId="0A207C76" w14:textId="77777777" w:rsidR="00073E2B" w:rsidRDefault="00073E2B" w:rsidP="00BD232E">
      <w:pPr>
        <w:pStyle w:val="Text2-1"/>
      </w:pPr>
      <w:r>
        <w:t xml:space="preserve">Objednatel umožňuje Zhotoviteli přístup ke svým vnitřním dokumentům a předpisům a typové dokumentaci na webových stránkách: </w:t>
      </w:r>
    </w:p>
    <w:p w14:paraId="1B536BA6" w14:textId="77777777" w:rsidR="00073E2B" w:rsidRDefault="00073E2B" w:rsidP="00073E2B">
      <w:pPr>
        <w:pStyle w:val="Textbezslovn"/>
      </w:pPr>
      <w:r>
        <w:rPr>
          <w:rStyle w:val="Tun"/>
        </w:rPr>
        <w:t>www.spravazeleznic.cz v sekci „O nás / Vnitřní předpisy / odkaz Dokumenty a předpisy“</w:t>
      </w:r>
      <w:r>
        <w:t xml:space="preserve"> </w:t>
      </w:r>
      <w:r>
        <w:rPr>
          <w:spacing w:val="2"/>
        </w:rPr>
        <w:t>(https://www.spravazeleznic.cz/o-nas/vnitrni-predpisy-spravy-zeleznic/</w:t>
      </w:r>
      <w:r>
        <w:rPr>
          <w:spacing w:val="2"/>
        </w:rPr>
        <w:br/>
        <w:t>dokumenty-a-</w:t>
      </w:r>
      <w:proofErr w:type="spellStart"/>
      <w:r>
        <w:rPr>
          <w:spacing w:val="2"/>
        </w:rPr>
        <w:t>predpisy</w:t>
      </w:r>
      <w:proofErr w:type="spellEnd"/>
      <w:r>
        <w:rPr>
          <w:spacing w:val="2"/>
        </w:rPr>
        <w:t>)</w:t>
      </w:r>
      <w:r>
        <w:t xml:space="preserve"> a </w:t>
      </w:r>
      <w:r>
        <w:rPr>
          <w:b/>
        </w:rPr>
        <w:t>https://typdok.tudc.cz/ v sekci „archiv TD“</w:t>
      </w:r>
      <w:r>
        <w:t>.</w:t>
      </w:r>
    </w:p>
    <w:p w14:paraId="6A557C4B" w14:textId="77777777" w:rsidR="00073E2B" w:rsidRDefault="00073E2B" w:rsidP="00073E2B">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p>
    <w:p w14:paraId="6C8E43E7" w14:textId="77777777" w:rsidR="00073E2B" w:rsidRDefault="00073E2B" w:rsidP="00073E2B">
      <w:pPr>
        <w:pStyle w:val="Textbezslovn"/>
        <w:keepNext/>
        <w:spacing w:after="0"/>
        <w:rPr>
          <w:rStyle w:val="Tun"/>
        </w:rPr>
      </w:pPr>
      <w:r>
        <w:rPr>
          <w:rStyle w:val="Tun"/>
        </w:rPr>
        <w:t>Správa železnic, státní organizace</w:t>
      </w:r>
    </w:p>
    <w:p w14:paraId="28CFDC05" w14:textId="77777777" w:rsidR="00073E2B" w:rsidRDefault="00073E2B" w:rsidP="00073E2B">
      <w:pPr>
        <w:pStyle w:val="Textbezslovn"/>
        <w:keepNext/>
        <w:spacing w:after="0"/>
        <w:rPr>
          <w:rStyle w:val="Tun"/>
        </w:rPr>
      </w:pPr>
      <w:r>
        <w:rPr>
          <w:rStyle w:val="Tun"/>
        </w:rPr>
        <w:t xml:space="preserve">Centrum telematiky a diagnostiky </w:t>
      </w:r>
    </w:p>
    <w:p w14:paraId="49388342" w14:textId="77777777" w:rsidR="00073E2B" w:rsidRDefault="00073E2B" w:rsidP="00073E2B">
      <w:pPr>
        <w:pStyle w:val="Textbezslovn"/>
        <w:keepNext/>
        <w:spacing w:after="0"/>
      </w:pPr>
      <w:r>
        <w:rPr>
          <w:rStyle w:val="Tun"/>
        </w:rPr>
        <w:t>Odbor servisních služeb, OHČ</w:t>
      </w:r>
    </w:p>
    <w:p w14:paraId="181053D8" w14:textId="77777777" w:rsidR="00073E2B" w:rsidRDefault="00073E2B" w:rsidP="00073E2B">
      <w:pPr>
        <w:pStyle w:val="Textbezslovn"/>
        <w:keepNext/>
        <w:spacing w:after="0"/>
      </w:pPr>
      <w:r>
        <w:t>Jeremenkova 103/23</w:t>
      </w:r>
    </w:p>
    <w:p w14:paraId="456D4947" w14:textId="77777777" w:rsidR="00073E2B" w:rsidRDefault="00073E2B" w:rsidP="00073E2B">
      <w:pPr>
        <w:pStyle w:val="Textbezslovn"/>
      </w:pPr>
      <w:r>
        <w:t>779 00 Olomouc</w:t>
      </w:r>
    </w:p>
    <w:p w14:paraId="0CA11165" w14:textId="77777777" w:rsidR="00073E2B" w:rsidRDefault="00073E2B" w:rsidP="00073E2B">
      <w:pPr>
        <w:pStyle w:val="Textbezslovn"/>
      </w:pPr>
      <w:r>
        <w:t xml:space="preserve">nebo e-mail: </w:t>
      </w:r>
      <w:r>
        <w:rPr>
          <w:rStyle w:val="Tun"/>
        </w:rPr>
        <w:t>typdok@spravazeleznic.cz</w:t>
      </w:r>
    </w:p>
    <w:p w14:paraId="1A25190D" w14:textId="77777777" w:rsidR="00073E2B" w:rsidRDefault="00073E2B" w:rsidP="00073E2B">
      <w:pPr>
        <w:pStyle w:val="Textbezslovn"/>
        <w:spacing w:after="0"/>
      </w:pPr>
      <w:r>
        <w:t>kontaktní osoba: paní Jarmila Strnadová, tel.: 972 742 396, mobil: 725 039 782</w:t>
      </w:r>
    </w:p>
    <w:p w14:paraId="1C3EB488" w14:textId="77777777" w:rsidR="00113ABB" w:rsidRPr="00113ABB" w:rsidRDefault="00073E2B" w:rsidP="00636295">
      <w:pPr>
        <w:pStyle w:val="Textbezslovn"/>
        <w:rPr>
          <w:highlight w:val="green"/>
        </w:rPr>
      </w:pPr>
      <w:r>
        <w:t>Ceníky: https://typdok.tudc.cz/</w:t>
      </w:r>
    </w:p>
    <w:sectPr w:rsidR="00113ABB" w:rsidRPr="00113ABB" w:rsidSect="009B66D8">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B350B" w14:textId="77777777" w:rsidR="0049371E" w:rsidRDefault="0049371E" w:rsidP="00962258">
      <w:pPr>
        <w:spacing w:after="0" w:line="240" w:lineRule="auto"/>
      </w:pPr>
      <w:r>
        <w:separator/>
      </w:r>
    </w:p>
  </w:endnote>
  <w:endnote w:type="continuationSeparator" w:id="0">
    <w:p w14:paraId="2E076A58" w14:textId="77777777" w:rsidR="0049371E" w:rsidRDefault="0049371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Verdana-Italic">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7B59E5" w:rsidRPr="003462EB" w14:paraId="4B4AA602" w14:textId="77777777" w:rsidTr="00633336">
      <w:tc>
        <w:tcPr>
          <w:tcW w:w="907" w:type="dxa"/>
          <w:tcMar>
            <w:left w:w="0" w:type="dxa"/>
            <w:right w:w="0" w:type="dxa"/>
          </w:tcMar>
          <w:vAlign w:val="bottom"/>
        </w:tcPr>
        <w:p w14:paraId="75CB9BCC" w14:textId="528184B8" w:rsidR="007B59E5" w:rsidRPr="00B8518B" w:rsidRDefault="007B59E5"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635B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635B6">
            <w:rPr>
              <w:rStyle w:val="slostrnky"/>
              <w:noProof/>
            </w:rPr>
            <w:t>21</w:t>
          </w:r>
          <w:r w:rsidRPr="00B8518B">
            <w:rPr>
              <w:rStyle w:val="slostrnky"/>
            </w:rPr>
            <w:fldChar w:fldCharType="end"/>
          </w:r>
        </w:p>
      </w:tc>
      <w:tc>
        <w:tcPr>
          <w:tcW w:w="0" w:type="auto"/>
          <w:vAlign w:val="bottom"/>
        </w:tcPr>
        <w:p w14:paraId="1F24EAE8" w14:textId="5EF6BDB9" w:rsidR="007B59E5" w:rsidRPr="003462EB" w:rsidRDefault="006461B9" w:rsidP="008664BF">
          <w:pPr>
            <w:pStyle w:val="Zpatvlevo"/>
          </w:pPr>
          <w:fldSimple w:instr="STYLEREF  _Název_akce  \* MERGEFORMAT">
            <w:r w:rsidR="00C635B6">
              <w:rPr>
                <w:noProof/>
              </w:rPr>
              <w:t>„Cyklická obnova trakčního vedení v úseku Lysá nad Labem (mimo) – Stará Boleslav (mimo)“</w:t>
            </w:r>
          </w:fldSimple>
        </w:p>
        <w:p w14:paraId="66547B41" w14:textId="77777777" w:rsidR="007B59E5" w:rsidRDefault="007B59E5" w:rsidP="008664BF">
          <w:pPr>
            <w:pStyle w:val="Zpatvlevo"/>
          </w:pPr>
          <w:r w:rsidRPr="003462EB">
            <w:t>Technická specifikace</w:t>
          </w:r>
        </w:p>
        <w:p w14:paraId="52095690" w14:textId="77777777" w:rsidR="007B59E5" w:rsidRPr="003462EB" w:rsidRDefault="007B59E5" w:rsidP="008664BF">
          <w:pPr>
            <w:pStyle w:val="Zpatvlevo"/>
          </w:pPr>
          <w:r>
            <w:t>Zvláštní</w:t>
          </w:r>
          <w:r w:rsidRPr="003462EB">
            <w:t xml:space="preserve"> technické podmínky</w:t>
          </w:r>
          <w:r>
            <w:t xml:space="preserve"> - </w:t>
          </w:r>
          <w:r w:rsidRPr="003462EB">
            <w:t>Zhotovení stavby</w:t>
          </w:r>
        </w:p>
      </w:tc>
    </w:tr>
  </w:tbl>
  <w:p w14:paraId="09CF7073" w14:textId="77777777" w:rsidR="007B59E5" w:rsidRPr="00614E71" w:rsidRDefault="007B59E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7B59E5" w:rsidRPr="009E09BE" w14:paraId="60439251" w14:textId="77777777" w:rsidTr="00633336">
      <w:tc>
        <w:tcPr>
          <w:tcW w:w="0" w:type="auto"/>
          <w:tcMar>
            <w:left w:w="0" w:type="dxa"/>
            <w:right w:w="0" w:type="dxa"/>
          </w:tcMar>
          <w:vAlign w:val="bottom"/>
        </w:tcPr>
        <w:p w14:paraId="4ED45FBC" w14:textId="2FA64BD7" w:rsidR="007B59E5" w:rsidRDefault="006461B9" w:rsidP="008664BF">
          <w:pPr>
            <w:pStyle w:val="Zpatvpravo"/>
          </w:pPr>
          <w:fldSimple w:instr="STYLEREF  _Název_akce  \* MERGEFORMAT">
            <w:r w:rsidR="00C635B6">
              <w:rPr>
                <w:noProof/>
              </w:rPr>
              <w:t>„Cyklická obnova trakčního vedení v úseku Lysá nad Labem (mimo) – Stará Boleslav (mimo)“</w:t>
            </w:r>
          </w:fldSimple>
        </w:p>
        <w:p w14:paraId="44698F6E" w14:textId="77777777" w:rsidR="007B59E5" w:rsidRDefault="007B59E5" w:rsidP="008664BF">
          <w:pPr>
            <w:pStyle w:val="Zpatvpravo"/>
          </w:pPr>
          <w:r w:rsidRPr="003462EB">
            <w:t>Technická specifikace</w:t>
          </w:r>
        </w:p>
        <w:p w14:paraId="20B04A87" w14:textId="77777777" w:rsidR="007B59E5" w:rsidRPr="003462EB" w:rsidRDefault="007B59E5" w:rsidP="008664BF">
          <w:pPr>
            <w:pStyle w:val="Zpatvpravo"/>
            <w:rPr>
              <w:rStyle w:val="slostrnky"/>
              <w:b w:val="0"/>
              <w:color w:val="auto"/>
              <w:sz w:val="12"/>
            </w:rPr>
          </w:pPr>
          <w:r>
            <w:t xml:space="preserve">Zvláštní </w:t>
          </w:r>
          <w:r w:rsidRPr="003462EB">
            <w:t>technické podmínky</w:t>
          </w:r>
          <w:r>
            <w:t xml:space="preserve"> - Zhotovení stavby</w:t>
          </w:r>
        </w:p>
      </w:tc>
      <w:tc>
        <w:tcPr>
          <w:tcW w:w="907" w:type="dxa"/>
          <w:vAlign w:val="bottom"/>
        </w:tcPr>
        <w:p w14:paraId="2627CF2C" w14:textId="60782110" w:rsidR="007B59E5" w:rsidRPr="009E09BE" w:rsidRDefault="007B59E5"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C635B6">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635B6">
            <w:rPr>
              <w:rStyle w:val="slostrnky"/>
              <w:noProof/>
            </w:rPr>
            <w:t>21</w:t>
          </w:r>
          <w:r w:rsidRPr="00B8518B">
            <w:rPr>
              <w:rStyle w:val="slostrnky"/>
            </w:rPr>
            <w:fldChar w:fldCharType="end"/>
          </w:r>
        </w:p>
      </w:tc>
    </w:tr>
  </w:tbl>
  <w:p w14:paraId="1B510445" w14:textId="77777777" w:rsidR="007B59E5" w:rsidRPr="00B8518B" w:rsidRDefault="007B59E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006D7" w14:textId="77777777" w:rsidR="007B59E5" w:rsidRPr="00B8518B" w:rsidRDefault="007B59E5" w:rsidP="00460660">
    <w:pPr>
      <w:pStyle w:val="Zpat"/>
      <w:rPr>
        <w:sz w:val="2"/>
        <w:szCs w:val="2"/>
      </w:rPr>
    </w:pPr>
  </w:p>
  <w:p w14:paraId="44133933" w14:textId="77777777" w:rsidR="007B59E5" w:rsidRDefault="007B59E5" w:rsidP="00B31E19">
    <w:pPr>
      <w:pStyle w:val="Zpatvlevo"/>
      <w:rPr>
        <w:rFonts w:cs="Calibri"/>
        <w:szCs w:val="12"/>
      </w:rPr>
    </w:pPr>
  </w:p>
  <w:p w14:paraId="3086443A" w14:textId="77777777" w:rsidR="007B59E5" w:rsidRPr="00460660" w:rsidRDefault="007B59E5">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0D90" w14:textId="77777777" w:rsidR="0049371E" w:rsidRDefault="0049371E" w:rsidP="00962258">
      <w:pPr>
        <w:spacing w:after="0" w:line="240" w:lineRule="auto"/>
      </w:pPr>
      <w:r>
        <w:separator/>
      </w:r>
    </w:p>
  </w:footnote>
  <w:footnote w:type="continuationSeparator" w:id="0">
    <w:p w14:paraId="767A81F5" w14:textId="77777777" w:rsidR="0049371E" w:rsidRDefault="0049371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10"/>
      <w:gridCol w:w="2910"/>
      <w:gridCol w:w="2910"/>
    </w:tblGrid>
    <w:tr w:rsidR="007B59E5" w14:paraId="62A0CB9E" w14:textId="77777777" w:rsidTr="47109F62">
      <w:trPr>
        <w:trHeight w:val="300"/>
      </w:trPr>
      <w:tc>
        <w:tcPr>
          <w:tcW w:w="2910" w:type="dxa"/>
        </w:tcPr>
        <w:p w14:paraId="460DD598" w14:textId="77777777" w:rsidR="007B59E5" w:rsidRDefault="007B59E5" w:rsidP="47109F62">
          <w:pPr>
            <w:ind w:left="-115"/>
          </w:pPr>
        </w:p>
      </w:tc>
      <w:tc>
        <w:tcPr>
          <w:tcW w:w="2910" w:type="dxa"/>
        </w:tcPr>
        <w:p w14:paraId="1BC800B6" w14:textId="77777777" w:rsidR="007B59E5" w:rsidRDefault="007B59E5" w:rsidP="47109F62">
          <w:pPr>
            <w:jc w:val="center"/>
          </w:pPr>
        </w:p>
      </w:tc>
      <w:tc>
        <w:tcPr>
          <w:tcW w:w="2910" w:type="dxa"/>
        </w:tcPr>
        <w:p w14:paraId="62D00D72" w14:textId="77777777" w:rsidR="007B59E5" w:rsidRDefault="007B59E5" w:rsidP="47109F62">
          <w:pPr>
            <w:ind w:right="-115"/>
            <w:jc w:val="right"/>
          </w:pPr>
        </w:p>
      </w:tc>
    </w:tr>
  </w:tbl>
  <w:p w14:paraId="4DB05A3E" w14:textId="77777777" w:rsidR="007B59E5" w:rsidRDefault="007B59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10"/>
      <w:gridCol w:w="2910"/>
      <w:gridCol w:w="2910"/>
    </w:tblGrid>
    <w:tr w:rsidR="007B59E5" w14:paraId="7BF8CB9B" w14:textId="77777777" w:rsidTr="47109F62">
      <w:trPr>
        <w:trHeight w:val="300"/>
      </w:trPr>
      <w:tc>
        <w:tcPr>
          <w:tcW w:w="2910" w:type="dxa"/>
        </w:tcPr>
        <w:p w14:paraId="150A2C94" w14:textId="77777777" w:rsidR="007B59E5" w:rsidRDefault="007B59E5" w:rsidP="47109F62">
          <w:pPr>
            <w:ind w:left="-115"/>
          </w:pPr>
        </w:p>
      </w:tc>
      <w:tc>
        <w:tcPr>
          <w:tcW w:w="2910" w:type="dxa"/>
        </w:tcPr>
        <w:p w14:paraId="425CE8EE" w14:textId="77777777" w:rsidR="007B59E5" w:rsidRDefault="007B59E5" w:rsidP="47109F62">
          <w:pPr>
            <w:jc w:val="center"/>
          </w:pPr>
        </w:p>
      </w:tc>
      <w:tc>
        <w:tcPr>
          <w:tcW w:w="2910" w:type="dxa"/>
        </w:tcPr>
        <w:p w14:paraId="0160DC87" w14:textId="77777777" w:rsidR="007B59E5" w:rsidRDefault="007B59E5" w:rsidP="47109F62">
          <w:pPr>
            <w:ind w:right="-115"/>
            <w:jc w:val="right"/>
          </w:pPr>
        </w:p>
      </w:tc>
    </w:tr>
  </w:tbl>
  <w:p w14:paraId="12A7EBBA" w14:textId="77777777" w:rsidR="007B59E5" w:rsidRDefault="007B59E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B59E5" w14:paraId="0CF32AB4" w14:textId="77777777" w:rsidTr="00B22106">
      <w:trPr>
        <w:trHeight w:hRule="exact" w:val="936"/>
      </w:trPr>
      <w:tc>
        <w:tcPr>
          <w:tcW w:w="1361" w:type="dxa"/>
          <w:tcMar>
            <w:left w:w="0" w:type="dxa"/>
            <w:right w:w="0" w:type="dxa"/>
          </w:tcMar>
        </w:tcPr>
        <w:p w14:paraId="1F8BE9A4" w14:textId="77777777" w:rsidR="007B59E5" w:rsidRPr="00B8518B" w:rsidRDefault="007B59E5" w:rsidP="00FC6389">
          <w:pPr>
            <w:pStyle w:val="Zpat"/>
            <w:rPr>
              <w:rStyle w:val="slostrnky"/>
            </w:rPr>
          </w:pPr>
        </w:p>
      </w:tc>
      <w:tc>
        <w:tcPr>
          <w:tcW w:w="3458" w:type="dxa"/>
          <w:shd w:val="clear" w:color="auto" w:fill="auto"/>
          <w:tcMar>
            <w:left w:w="0" w:type="dxa"/>
            <w:right w:w="0" w:type="dxa"/>
          </w:tcMar>
        </w:tcPr>
        <w:p w14:paraId="558EF7D1" w14:textId="77777777" w:rsidR="007B59E5" w:rsidRDefault="007B59E5" w:rsidP="00FC6389">
          <w:pPr>
            <w:pStyle w:val="Zpat"/>
          </w:pPr>
          <w:r>
            <w:rPr>
              <w:noProof/>
              <w:lang w:eastAsia="cs-CZ"/>
            </w:rPr>
            <w:drawing>
              <wp:anchor distT="0" distB="0" distL="114300" distR="114300" simplePos="0" relativeHeight="251674624" behindDoc="0" locked="1" layoutInCell="1" allowOverlap="1" wp14:anchorId="457A2A0F" wp14:editId="7AAC5A76">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68C5F274" w14:textId="77777777" w:rsidR="007B59E5" w:rsidRPr="00D6163D" w:rsidRDefault="007B59E5" w:rsidP="00FC6389">
          <w:pPr>
            <w:pStyle w:val="Druhdokumentu"/>
          </w:pPr>
        </w:p>
      </w:tc>
    </w:tr>
    <w:tr w:rsidR="007B59E5" w14:paraId="6D934DDC" w14:textId="77777777" w:rsidTr="00B22106">
      <w:trPr>
        <w:trHeight w:hRule="exact" w:val="936"/>
      </w:trPr>
      <w:tc>
        <w:tcPr>
          <w:tcW w:w="1361" w:type="dxa"/>
          <w:tcMar>
            <w:left w:w="0" w:type="dxa"/>
            <w:right w:w="0" w:type="dxa"/>
          </w:tcMar>
        </w:tcPr>
        <w:p w14:paraId="67B9F7B5" w14:textId="77777777" w:rsidR="007B59E5" w:rsidRPr="00B8518B" w:rsidRDefault="007B59E5" w:rsidP="00FC6389">
          <w:pPr>
            <w:pStyle w:val="Zpat"/>
            <w:rPr>
              <w:rStyle w:val="slostrnky"/>
            </w:rPr>
          </w:pPr>
        </w:p>
      </w:tc>
      <w:tc>
        <w:tcPr>
          <w:tcW w:w="3458" w:type="dxa"/>
          <w:shd w:val="clear" w:color="auto" w:fill="auto"/>
          <w:tcMar>
            <w:left w:w="0" w:type="dxa"/>
            <w:right w:w="0" w:type="dxa"/>
          </w:tcMar>
        </w:tcPr>
        <w:p w14:paraId="6460BD0F" w14:textId="77777777" w:rsidR="007B59E5" w:rsidRDefault="007B59E5" w:rsidP="00FC6389">
          <w:pPr>
            <w:pStyle w:val="Zpat"/>
          </w:pPr>
        </w:p>
      </w:tc>
      <w:tc>
        <w:tcPr>
          <w:tcW w:w="5756" w:type="dxa"/>
          <w:shd w:val="clear" w:color="auto" w:fill="auto"/>
          <w:tcMar>
            <w:left w:w="0" w:type="dxa"/>
            <w:right w:w="0" w:type="dxa"/>
          </w:tcMar>
        </w:tcPr>
        <w:p w14:paraId="6E41CE46" w14:textId="77777777" w:rsidR="007B59E5" w:rsidRPr="00D6163D" w:rsidRDefault="007B59E5" w:rsidP="00FC6389">
          <w:pPr>
            <w:pStyle w:val="Druhdokumentu"/>
          </w:pPr>
        </w:p>
      </w:tc>
    </w:tr>
  </w:tbl>
  <w:p w14:paraId="471EE9A2" w14:textId="77777777" w:rsidR="007B59E5" w:rsidRPr="00D6163D" w:rsidRDefault="007B59E5" w:rsidP="00FC6389">
    <w:pPr>
      <w:pStyle w:val="Zhlav"/>
      <w:rPr>
        <w:sz w:val="8"/>
        <w:szCs w:val="8"/>
      </w:rPr>
    </w:pPr>
  </w:p>
  <w:p w14:paraId="07F5B74F" w14:textId="77777777" w:rsidR="007B59E5" w:rsidRPr="00460660" w:rsidRDefault="007B59E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4DA66D0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9128211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b w:val="0"/>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01E2B57"/>
    <w:multiLevelType w:val="hybridMultilevel"/>
    <w:tmpl w:val="69C64576"/>
    <w:lvl w:ilvl="0" w:tplc="2982D1C4">
      <w:start w:val="1"/>
      <w:numFmt w:val="bullet"/>
      <w:lvlText w:val="o"/>
      <w:lvlJc w:val="left"/>
      <w:pPr>
        <w:ind w:left="720" w:hanging="360"/>
      </w:pPr>
      <w:rPr>
        <w:rFonts w:asciiTheme="majorHAnsi" w:hAnsiTheme="majorHAnsi" w:cs="Courier New" w:hint="default"/>
        <w:sz w:val="18"/>
        <w:szCs w:val="18"/>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86724446"/>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2156"/>
        </w:tabs>
        <w:ind w:left="2156" w:hanging="45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A035C7C"/>
    <w:multiLevelType w:val="hybridMultilevel"/>
    <w:tmpl w:val="84F2BA94"/>
    <w:lvl w:ilvl="0" w:tplc="04050001">
      <w:start w:val="1"/>
      <w:numFmt w:val="bullet"/>
      <w:lvlText w:val=""/>
      <w:lvlJc w:val="left"/>
      <w:pPr>
        <w:ind w:left="2421" w:hanging="360"/>
      </w:pPr>
      <w:rPr>
        <w:rFonts w:ascii="Symbol" w:hAnsi="Symbol" w:hint="default"/>
      </w:rPr>
    </w:lvl>
    <w:lvl w:ilvl="1" w:tplc="04050003">
      <w:start w:val="1"/>
      <w:numFmt w:val="bullet"/>
      <w:lvlText w:val="o"/>
      <w:lvlJc w:val="left"/>
      <w:pPr>
        <w:ind w:left="3141" w:hanging="360"/>
      </w:pPr>
      <w:rPr>
        <w:rFonts w:ascii="Courier New" w:hAnsi="Courier New" w:cs="Courier New" w:hint="default"/>
      </w:rPr>
    </w:lvl>
    <w:lvl w:ilvl="2" w:tplc="04050005">
      <w:start w:val="1"/>
      <w:numFmt w:val="bullet"/>
      <w:lvlText w:val=""/>
      <w:lvlJc w:val="left"/>
      <w:pPr>
        <w:ind w:left="3861" w:hanging="360"/>
      </w:pPr>
      <w:rPr>
        <w:rFonts w:ascii="Wingdings" w:hAnsi="Wingdings" w:hint="default"/>
      </w:rPr>
    </w:lvl>
    <w:lvl w:ilvl="3" w:tplc="04050001">
      <w:start w:val="1"/>
      <w:numFmt w:val="bullet"/>
      <w:lvlText w:val=""/>
      <w:lvlJc w:val="left"/>
      <w:pPr>
        <w:ind w:left="4581" w:hanging="360"/>
      </w:pPr>
      <w:rPr>
        <w:rFonts w:ascii="Symbol" w:hAnsi="Symbol" w:hint="default"/>
      </w:rPr>
    </w:lvl>
    <w:lvl w:ilvl="4" w:tplc="04050003">
      <w:start w:val="1"/>
      <w:numFmt w:val="bullet"/>
      <w:lvlText w:val="o"/>
      <w:lvlJc w:val="left"/>
      <w:pPr>
        <w:ind w:left="5301" w:hanging="360"/>
      </w:pPr>
      <w:rPr>
        <w:rFonts w:ascii="Courier New" w:hAnsi="Courier New" w:cs="Courier New" w:hint="default"/>
      </w:rPr>
    </w:lvl>
    <w:lvl w:ilvl="5" w:tplc="04050005">
      <w:start w:val="1"/>
      <w:numFmt w:val="bullet"/>
      <w:lvlText w:val=""/>
      <w:lvlJc w:val="left"/>
      <w:pPr>
        <w:ind w:left="6021" w:hanging="360"/>
      </w:pPr>
      <w:rPr>
        <w:rFonts w:ascii="Wingdings" w:hAnsi="Wingdings" w:hint="default"/>
      </w:rPr>
    </w:lvl>
    <w:lvl w:ilvl="6" w:tplc="04050001">
      <w:start w:val="1"/>
      <w:numFmt w:val="bullet"/>
      <w:lvlText w:val=""/>
      <w:lvlJc w:val="left"/>
      <w:pPr>
        <w:ind w:left="6741" w:hanging="360"/>
      </w:pPr>
      <w:rPr>
        <w:rFonts w:ascii="Symbol" w:hAnsi="Symbol" w:hint="default"/>
      </w:rPr>
    </w:lvl>
    <w:lvl w:ilvl="7" w:tplc="04050003">
      <w:start w:val="1"/>
      <w:numFmt w:val="bullet"/>
      <w:lvlText w:val="o"/>
      <w:lvlJc w:val="left"/>
      <w:pPr>
        <w:ind w:left="7461" w:hanging="360"/>
      </w:pPr>
      <w:rPr>
        <w:rFonts w:ascii="Courier New" w:hAnsi="Courier New" w:cs="Courier New" w:hint="default"/>
      </w:rPr>
    </w:lvl>
    <w:lvl w:ilvl="8" w:tplc="04050005">
      <w:start w:val="1"/>
      <w:numFmt w:val="bullet"/>
      <w:lvlText w:val=""/>
      <w:lvlJc w:val="left"/>
      <w:pPr>
        <w:ind w:left="8181" w:hanging="360"/>
      </w:pPr>
      <w:rPr>
        <w:rFonts w:ascii="Wingdings" w:hAnsi="Wingdings" w:hint="default"/>
      </w:rPr>
    </w:lvl>
  </w:abstractNum>
  <w:abstractNum w:abstractNumId="10"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6F26D4C"/>
    <w:multiLevelType w:val="hybridMultilevel"/>
    <w:tmpl w:val="8CCAB8F0"/>
    <w:lvl w:ilvl="0" w:tplc="04050001">
      <w:start w:val="1"/>
      <w:numFmt w:val="bullet"/>
      <w:lvlText w:val=""/>
      <w:lvlJc w:val="left"/>
      <w:pPr>
        <w:ind w:left="2932" w:hanging="360"/>
      </w:pPr>
      <w:rPr>
        <w:rFonts w:ascii="Symbol" w:hAnsi="Symbol" w:hint="default"/>
      </w:rPr>
    </w:lvl>
    <w:lvl w:ilvl="1" w:tplc="04050003">
      <w:start w:val="1"/>
      <w:numFmt w:val="bullet"/>
      <w:lvlText w:val="o"/>
      <w:lvlJc w:val="left"/>
      <w:pPr>
        <w:ind w:left="3652" w:hanging="360"/>
      </w:pPr>
      <w:rPr>
        <w:rFonts w:ascii="Courier New" w:hAnsi="Courier New" w:cs="Courier New" w:hint="default"/>
      </w:rPr>
    </w:lvl>
    <w:lvl w:ilvl="2" w:tplc="04050005">
      <w:start w:val="1"/>
      <w:numFmt w:val="bullet"/>
      <w:lvlText w:val=""/>
      <w:lvlJc w:val="left"/>
      <w:pPr>
        <w:ind w:left="4372" w:hanging="360"/>
      </w:pPr>
      <w:rPr>
        <w:rFonts w:ascii="Wingdings" w:hAnsi="Wingdings" w:hint="default"/>
      </w:rPr>
    </w:lvl>
    <w:lvl w:ilvl="3" w:tplc="04050001">
      <w:start w:val="1"/>
      <w:numFmt w:val="bullet"/>
      <w:lvlText w:val=""/>
      <w:lvlJc w:val="left"/>
      <w:pPr>
        <w:ind w:left="5092" w:hanging="360"/>
      </w:pPr>
      <w:rPr>
        <w:rFonts w:ascii="Symbol" w:hAnsi="Symbol" w:hint="default"/>
      </w:rPr>
    </w:lvl>
    <w:lvl w:ilvl="4" w:tplc="04050003">
      <w:start w:val="1"/>
      <w:numFmt w:val="bullet"/>
      <w:lvlText w:val="o"/>
      <w:lvlJc w:val="left"/>
      <w:pPr>
        <w:ind w:left="5812" w:hanging="360"/>
      </w:pPr>
      <w:rPr>
        <w:rFonts w:ascii="Courier New" w:hAnsi="Courier New" w:cs="Courier New" w:hint="default"/>
      </w:rPr>
    </w:lvl>
    <w:lvl w:ilvl="5" w:tplc="04050005">
      <w:start w:val="1"/>
      <w:numFmt w:val="bullet"/>
      <w:lvlText w:val=""/>
      <w:lvlJc w:val="left"/>
      <w:pPr>
        <w:ind w:left="6532" w:hanging="360"/>
      </w:pPr>
      <w:rPr>
        <w:rFonts w:ascii="Wingdings" w:hAnsi="Wingdings" w:hint="default"/>
      </w:rPr>
    </w:lvl>
    <w:lvl w:ilvl="6" w:tplc="04050001">
      <w:start w:val="1"/>
      <w:numFmt w:val="bullet"/>
      <w:lvlText w:val=""/>
      <w:lvlJc w:val="left"/>
      <w:pPr>
        <w:ind w:left="7252" w:hanging="360"/>
      </w:pPr>
      <w:rPr>
        <w:rFonts w:ascii="Symbol" w:hAnsi="Symbol" w:hint="default"/>
      </w:rPr>
    </w:lvl>
    <w:lvl w:ilvl="7" w:tplc="04050003">
      <w:start w:val="1"/>
      <w:numFmt w:val="bullet"/>
      <w:lvlText w:val="o"/>
      <w:lvlJc w:val="left"/>
      <w:pPr>
        <w:ind w:left="7972" w:hanging="360"/>
      </w:pPr>
      <w:rPr>
        <w:rFonts w:ascii="Courier New" w:hAnsi="Courier New" w:cs="Courier New" w:hint="default"/>
      </w:rPr>
    </w:lvl>
    <w:lvl w:ilvl="8" w:tplc="04050005">
      <w:start w:val="1"/>
      <w:numFmt w:val="bullet"/>
      <w:lvlText w:val=""/>
      <w:lvlJc w:val="left"/>
      <w:pPr>
        <w:ind w:left="8692" w:hanging="360"/>
      </w:pPr>
      <w:rPr>
        <w:rFonts w:ascii="Wingdings" w:hAnsi="Wingding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8"/>
  </w:num>
  <w:num w:numId="5">
    <w:abstractNumId w:val="0"/>
  </w:num>
  <w:num w:numId="6">
    <w:abstractNumId w:val="7"/>
  </w:num>
  <w:num w:numId="7">
    <w:abstractNumId w:val="10"/>
  </w:num>
  <w:num w:numId="8">
    <w:abstractNumId w:val="1"/>
  </w:num>
  <w:num w:numId="9">
    <w:abstractNumId w:val="12"/>
  </w:num>
  <w:num w:numId="10">
    <w:abstractNumId w:val="3"/>
  </w:num>
  <w:num w:numId="11">
    <w:abstractNumId w:val="7"/>
  </w:num>
  <w:num w:numId="12">
    <w:abstractNumId w:val="6"/>
  </w:num>
  <w:num w:numId="13">
    <w:abstractNumId w:val="9"/>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3B6"/>
    <w:rsid w:val="00000833"/>
    <w:rsid w:val="00000FB8"/>
    <w:rsid w:val="00001CA5"/>
    <w:rsid w:val="0000279A"/>
    <w:rsid w:val="00012EC4"/>
    <w:rsid w:val="0001313E"/>
    <w:rsid w:val="00013EC7"/>
    <w:rsid w:val="00016180"/>
    <w:rsid w:val="00016A7F"/>
    <w:rsid w:val="000170CE"/>
    <w:rsid w:val="00017F3C"/>
    <w:rsid w:val="00020B06"/>
    <w:rsid w:val="00021032"/>
    <w:rsid w:val="0002330E"/>
    <w:rsid w:val="000245B8"/>
    <w:rsid w:val="00025D28"/>
    <w:rsid w:val="00031C01"/>
    <w:rsid w:val="00036520"/>
    <w:rsid w:val="00041253"/>
    <w:rsid w:val="00041EC8"/>
    <w:rsid w:val="00043E2B"/>
    <w:rsid w:val="0005032E"/>
    <w:rsid w:val="00051F6A"/>
    <w:rsid w:val="00052B46"/>
    <w:rsid w:val="00054FC6"/>
    <w:rsid w:val="00055D5E"/>
    <w:rsid w:val="00057FD6"/>
    <w:rsid w:val="000606AF"/>
    <w:rsid w:val="00061442"/>
    <w:rsid w:val="0006465A"/>
    <w:rsid w:val="00064A36"/>
    <w:rsid w:val="0006588D"/>
    <w:rsid w:val="00067A5E"/>
    <w:rsid w:val="000701E9"/>
    <w:rsid w:val="000719BB"/>
    <w:rsid w:val="0007210F"/>
    <w:rsid w:val="00072157"/>
    <w:rsid w:val="00072A65"/>
    <w:rsid w:val="00072C1E"/>
    <w:rsid w:val="00073E2B"/>
    <w:rsid w:val="00076B14"/>
    <w:rsid w:val="00076FFB"/>
    <w:rsid w:val="0008066B"/>
    <w:rsid w:val="0008461A"/>
    <w:rsid w:val="00085242"/>
    <w:rsid w:val="0008729B"/>
    <w:rsid w:val="00091390"/>
    <w:rsid w:val="00092021"/>
    <w:rsid w:val="00093733"/>
    <w:rsid w:val="00096739"/>
    <w:rsid w:val="00097F20"/>
    <w:rsid w:val="000A25C2"/>
    <w:rsid w:val="000A6E75"/>
    <w:rsid w:val="000A7250"/>
    <w:rsid w:val="000A7CA8"/>
    <w:rsid w:val="000B0D6A"/>
    <w:rsid w:val="000B1564"/>
    <w:rsid w:val="000B408F"/>
    <w:rsid w:val="000B4EB8"/>
    <w:rsid w:val="000B531F"/>
    <w:rsid w:val="000B54D2"/>
    <w:rsid w:val="000B602B"/>
    <w:rsid w:val="000B7705"/>
    <w:rsid w:val="000C0368"/>
    <w:rsid w:val="000C41F2"/>
    <w:rsid w:val="000D180C"/>
    <w:rsid w:val="000D22C4"/>
    <w:rsid w:val="000D2789"/>
    <w:rsid w:val="000D27D1"/>
    <w:rsid w:val="000D4AE6"/>
    <w:rsid w:val="000D50E2"/>
    <w:rsid w:val="000D7BD4"/>
    <w:rsid w:val="000E1A7F"/>
    <w:rsid w:val="000E437B"/>
    <w:rsid w:val="000E7912"/>
    <w:rsid w:val="000F007C"/>
    <w:rsid w:val="000F15F1"/>
    <w:rsid w:val="000F30B6"/>
    <w:rsid w:val="000F4B80"/>
    <w:rsid w:val="00104D25"/>
    <w:rsid w:val="00111A67"/>
    <w:rsid w:val="00112864"/>
    <w:rsid w:val="00113ABB"/>
    <w:rsid w:val="00114472"/>
    <w:rsid w:val="00114988"/>
    <w:rsid w:val="00114DE9"/>
    <w:rsid w:val="00115069"/>
    <w:rsid w:val="001150F2"/>
    <w:rsid w:val="00116009"/>
    <w:rsid w:val="00116B22"/>
    <w:rsid w:val="00126CEE"/>
    <w:rsid w:val="001321F0"/>
    <w:rsid w:val="00136398"/>
    <w:rsid w:val="001407F6"/>
    <w:rsid w:val="00146BCB"/>
    <w:rsid w:val="0015027B"/>
    <w:rsid w:val="0015261C"/>
    <w:rsid w:val="00153B6C"/>
    <w:rsid w:val="00154ED6"/>
    <w:rsid w:val="00155252"/>
    <w:rsid w:val="0016047F"/>
    <w:rsid w:val="001615A9"/>
    <w:rsid w:val="00162AC2"/>
    <w:rsid w:val="001656A2"/>
    <w:rsid w:val="00170EC5"/>
    <w:rsid w:val="00172C93"/>
    <w:rsid w:val="00174176"/>
    <w:rsid w:val="001747C1"/>
    <w:rsid w:val="00176ACE"/>
    <w:rsid w:val="00177D6B"/>
    <w:rsid w:val="00183260"/>
    <w:rsid w:val="001837AD"/>
    <w:rsid w:val="001843C2"/>
    <w:rsid w:val="00184FB6"/>
    <w:rsid w:val="00191F90"/>
    <w:rsid w:val="00192F9E"/>
    <w:rsid w:val="001932DA"/>
    <w:rsid w:val="00194ADB"/>
    <w:rsid w:val="00195246"/>
    <w:rsid w:val="001975B6"/>
    <w:rsid w:val="0019782F"/>
    <w:rsid w:val="001A1B70"/>
    <w:rsid w:val="001A23B8"/>
    <w:rsid w:val="001A367A"/>
    <w:rsid w:val="001A3B3C"/>
    <w:rsid w:val="001A5719"/>
    <w:rsid w:val="001A7ACC"/>
    <w:rsid w:val="001B3969"/>
    <w:rsid w:val="001B4180"/>
    <w:rsid w:val="001B4E74"/>
    <w:rsid w:val="001B7668"/>
    <w:rsid w:val="001C008E"/>
    <w:rsid w:val="001C2B0B"/>
    <w:rsid w:val="001C42C3"/>
    <w:rsid w:val="001C478C"/>
    <w:rsid w:val="001C645F"/>
    <w:rsid w:val="001C7F77"/>
    <w:rsid w:val="001D0458"/>
    <w:rsid w:val="001D0CEB"/>
    <w:rsid w:val="001D1BBA"/>
    <w:rsid w:val="001D3D1E"/>
    <w:rsid w:val="001D65BA"/>
    <w:rsid w:val="001E042E"/>
    <w:rsid w:val="001E2397"/>
    <w:rsid w:val="001E4D2E"/>
    <w:rsid w:val="001E4F17"/>
    <w:rsid w:val="001E5F0C"/>
    <w:rsid w:val="001E678E"/>
    <w:rsid w:val="001E769F"/>
    <w:rsid w:val="001E7DEB"/>
    <w:rsid w:val="001F02CA"/>
    <w:rsid w:val="001F1FE3"/>
    <w:rsid w:val="001F30F4"/>
    <w:rsid w:val="001F3C5F"/>
    <w:rsid w:val="001F43BB"/>
    <w:rsid w:val="001F4733"/>
    <w:rsid w:val="001F62EB"/>
    <w:rsid w:val="001F7F5E"/>
    <w:rsid w:val="002007BA"/>
    <w:rsid w:val="002038C9"/>
    <w:rsid w:val="002071BB"/>
    <w:rsid w:val="00207DF5"/>
    <w:rsid w:val="00221BBC"/>
    <w:rsid w:val="00223754"/>
    <w:rsid w:val="00223F63"/>
    <w:rsid w:val="00223FB1"/>
    <w:rsid w:val="002247E3"/>
    <w:rsid w:val="00226748"/>
    <w:rsid w:val="00231AAE"/>
    <w:rsid w:val="00232000"/>
    <w:rsid w:val="002356B4"/>
    <w:rsid w:val="00240B81"/>
    <w:rsid w:val="00241B10"/>
    <w:rsid w:val="0024363B"/>
    <w:rsid w:val="00247D01"/>
    <w:rsid w:val="0025030F"/>
    <w:rsid w:val="00252685"/>
    <w:rsid w:val="00254F16"/>
    <w:rsid w:val="002569A5"/>
    <w:rsid w:val="002578DF"/>
    <w:rsid w:val="002606E5"/>
    <w:rsid w:val="00260C58"/>
    <w:rsid w:val="00261100"/>
    <w:rsid w:val="00261A5B"/>
    <w:rsid w:val="00261EFB"/>
    <w:rsid w:val="0026240A"/>
    <w:rsid w:val="00262A01"/>
    <w:rsid w:val="00262E5B"/>
    <w:rsid w:val="00263444"/>
    <w:rsid w:val="002658C2"/>
    <w:rsid w:val="0026737C"/>
    <w:rsid w:val="0027174B"/>
    <w:rsid w:val="00275D9A"/>
    <w:rsid w:val="00276AFE"/>
    <w:rsid w:val="0028083B"/>
    <w:rsid w:val="0028301B"/>
    <w:rsid w:val="00285660"/>
    <w:rsid w:val="00287944"/>
    <w:rsid w:val="00293F3D"/>
    <w:rsid w:val="00294AB0"/>
    <w:rsid w:val="00295FD7"/>
    <w:rsid w:val="002A355D"/>
    <w:rsid w:val="002A3B57"/>
    <w:rsid w:val="002A70E6"/>
    <w:rsid w:val="002B0498"/>
    <w:rsid w:val="002B2C45"/>
    <w:rsid w:val="002B343C"/>
    <w:rsid w:val="002B3494"/>
    <w:rsid w:val="002B3FC2"/>
    <w:rsid w:val="002B56A6"/>
    <w:rsid w:val="002B67FA"/>
    <w:rsid w:val="002B6B58"/>
    <w:rsid w:val="002C2943"/>
    <w:rsid w:val="002C31BF"/>
    <w:rsid w:val="002C57C3"/>
    <w:rsid w:val="002D0011"/>
    <w:rsid w:val="002D2102"/>
    <w:rsid w:val="002D37DD"/>
    <w:rsid w:val="002D61F0"/>
    <w:rsid w:val="002D6ADE"/>
    <w:rsid w:val="002D75AA"/>
    <w:rsid w:val="002D7FD6"/>
    <w:rsid w:val="002E0CD7"/>
    <w:rsid w:val="002E0CFB"/>
    <w:rsid w:val="002E1D6B"/>
    <w:rsid w:val="002E26E5"/>
    <w:rsid w:val="002E3B9A"/>
    <w:rsid w:val="002E4485"/>
    <w:rsid w:val="002E4D28"/>
    <w:rsid w:val="002E4F42"/>
    <w:rsid w:val="002E5C7B"/>
    <w:rsid w:val="002F2564"/>
    <w:rsid w:val="002F2AE7"/>
    <w:rsid w:val="002F4333"/>
    <w:rsid w:val="002F4ECC"/>
    <w:rsid w:val="002F66BD"/>
    <w:rsid w:val="0030267A"/>
    <w:rsid w:val="0030303F"/>
    <w:rsid w:val="00304DAF"/>
    <w:rsid w:val="00307207"/>
    <w:rsid w:val="00310EFD"/>
    <w:rsid w:val="003130A4"/>
    <w:rsid w:val="00317A7D"/>
    <w:rsid w:val="00317BC1"/>
    <w:rsid w:val="003220D8"/>
    <w:rsid w:val="003229ED"/>
    <w:rsid w:val="00323625"/>
    <w:rsid w:val="00323AA2"/>
    <w:rsid w:val="00323E07"/>
    <w:rsid w:val="003254A3"/>
    <w:rsid w:val="00327EEF"/>
    <w:rsid w:val="0033159C"/>
    <w:rsid w:val="00331EAF"/>
    <w:rsid w:val="0033239F"/>
    <w:rsid w:val="00334632"/>
    <w:rsid w:val="00334918"/>
    <w:rsid w:val="00336B23"/>
    <w:rsid w:val="0033739D"/>
    <w:rsid w:val="0033744B"/>
    <w:rsid w:val="00340361"/>
    <w:rsid w:val="003418A3"/>
    <w:rsid w:val="00342435"/>
    <w:rsid w:val="0034274B"/>
    <w:rsid w:val="00342AFC"/>
    <w:rsid w:val="003441FA"/>
    <w:rsid w:val="003462EB"/>
    <w:rsid w:val="0034719F"/>
    <w:rsid w:val="00350A35"/>
    <w:rsid w:val="003551F0"/>
    <w:rsid w:val="003557EC"/>
    <w:rsid w:val="0035683E"/>
    <w:rsid w:val="003571D8"/>
    <w:rsid w:val="00357B3D"/>
    <w:rsid w:val="00357BC3"/>
    <w:rsid w:val="00357BC6"/>
    <w:rsid w:val="00361422"/>
    <w:rsid w:val="00366913"/>
    <w:rsid w:val="00373403"/>
    <w:rsid w:val="00373405"/>
    <w:rsid w:val="003753D6"/>
    <w:rsid w:val="0037545D"/>
    <w:rsid w:val="00375F42"/>
    <w:rsid w:val="003777F4"/>
    <w:rsid w:val="003778A0"/>
    <w:rsid w:val="00383BA6"/>
    <w:rsid w:val="00384983"/>
    <w:rsid w:val="00386FF1"/>
    <w:rsid w:val="003871D5"/>
    <w:rsid w:val="0038793E"/>
    <w:rsid w:val="00391A4A"/>
    <w:rsid w:val="00392EB6"/>
    <w:rsid w:val="00394444"/>
    <w:rsid w:val="003956C6"/>
    <w:rsid w:val="00395965"/>
    <w:rsid w:val="003A476F"/>
    <w:rsid w:val="003A4EDD"/>
    <w:rsid w:val="003A6718"/>
    <w:rsid w:val="003B083D"/>
    <w:rsid w:val="003B111D"/>
    <w:rsid w:val="003B203D"/>
    <w:rsid w:val="003B2A40"/>
    <w:rsid w:val="003B3764"/>
    <w:rsid w:val="003B3919"/>
    <w:rsid w:val="003B3FB3"/>
    <w:rsid w:val="003B4CD2"/>
    <w:rsid w:val="003B7CE4"/>
    <w:rsid w:val="003C1E71"/>
    <w:rsid w:val="003C33F2"/>
    <w:rsid w:val="003C6679"/>
    <w:rsid w:val="003D71D4"/>
    <w:rsid w:val="003D756E"/>
    <w:rsid w:val="003D77DD"/>
    <w:rsid w:val="003E249B"/>
    <w:rsid w:val="003E420D"/>
    <w:rsid w:val="003E4C13"/>
    <w:rsid w:val="003F2693"/>
    <w:rsid w:val="003F27EE"/>
    <w:rsid w:val="003F39D1"/>
    <w:rsid w:val="003F4481"/>
    <w:rsid w:val="0040221B"/>
    <w:rsid w:val="00403ED3"/>
    <w:rsid w:val="00404FCA"/>
    <w:rsid w:val="00405D50"/>
    <w:rsid w:val="00405E39"/>
    <w:rsid w:val="00406133"/>
    <w:rsid w:val="004078F3"/>
    <w:rsid w:val="00407DD2"/>
    <w:rsid w:val="004131D0"/>
    <w:rsid w:val="00414BA4"/>
    <w:rsid w:val="00416293"/>
    <w:rsid w:val="00417F94"/>
    <w:rsid w:val="00421652"/>
    <w:rsid w:val="00421BD4"/>
    <w:rsid w:val="004220B7"/>
    <w:rsid w:val="0042284C"/>
    <w:rsid w:val="00423768"/>
    <w:rsid w:val="00423C5F"/>
    <w:rsid w:val="00427794"/>
    <w:rsid w:val="00432475"/>
    <w:rsid w:val="00432887"/>
    <w:rsid w:val="0043795E"/>
    <w:rsid w:val="00442A87"/>
    <w:rsid w:val="00443C6D"/>
    <w:rsid w:val="0044489D"/>
    <w:rsid w:val="004449EE"/>
    <w:rsid w:val="00446585"/>
    <w:rsid w:val="00450DD2"/>
    <w:rsid w:val="00450F07"/>
    <w:rsid w:val="0045228D"/>
    <w:rsid w:val="00453CD3"/>
    <w:rsid w:val="00453F92"/>
    <w:rsid w:val="00455960"/>
    <w:rsid w:val="00456231"/>
    <w:rsid w:val="004579C8"/>
    <w:rsid w:val="00460660"/>
    <w:rsid w:val="00461863"/>
    <w:rsid w:val="00463BD5"/>
    <w:rsid w:val="00464BA9"/>
    <w:rsid w:val="00465C55"/>
    <w:rsid w:val="00467646"/>
    <w:rsid w:val="00467F7D"/>
    <w:rsid w:val="00474532"/>
    <w:rsid w:val="0047667E"/>
    <w:rsid w:val="00476F2F"/>
    <w:rsid w:val="0047736E"/>
    <w:rsid w:val="00483846"/>
    <w:rsid w:val="00483969"/>
    <w:rsid w:val="0048428A"/>
    <w:rsid w:val="00486107"/>
    <w:rsid w:val="0048649B"/>
    <w:rsid w:val="00491827"/>
    <w:rsid w:val="00492801"/>
    <w:rsid w:val="0049371E"/>
    <w:rsid w:val="00494D07"/>
    <w:rsid w:val="004950EE"/>
    <w:rsid w:val="004959D3"/>
    <w:rsid w:val="0049612C"/>
    <w:rsid w:val="00496D56"/>
    <w:rsid w:val="004A770C"/>
    <w:rsid w:val="004B1394"/>
    <w:rsid w:val="004B2AA1"/>
    <w:rsid w:val="004B2CA9"/>
    <w:rsid w:val="004B2D81"/>
    <w:rsid w:val="004C1216"/>
    <w:rsid w:val="004C148C"/>
    <w:rsid w:val="004C1E41"/>
    <w:rsid w:val="004C4399"/>
    <w:rsid w:val="004C787C"/>
    <w:rsid w:val="004C7EAC"/>
    <w:rsid w:val="004D3CEA"/>
    <w:rsid w:val="004D64B7"/>
    <w:rsid w:val="004D6756"/>
    <w:rsid w:val="004D7243"/>
    <w:rsid w:val="004D7474"/>
    <w:rsid w:val="004D7D8C"/>
    <w:rsid w:val="004E0A87"/>
    <w:rsid w:val="004E4870"/>
    <w:rsid w:val="004E7346"/>
    <w:rsid w:val="004E7A1F"/>
    <w:rsid w:val="004F1B3E"/>
    <w:rsid w:val="004F3A37"/>
    <w:rsid w:val="004F45AB"/>
    <w:rsid w:val="004F4B9B"/>
    <w:rsid w:val="004F5504"/>
    <w:rsid w:val="004F58AD"/>
    <w:rsid w:val="004F70CD"/>
    <w:rsid w:val="004F713C"/>
    <w:rsid w:val="00500124"/>
    <w:rsid w:val="00504B43"/>
    <w:rsid w:val="0050666E"/>
    <w:rsid w:val="00507D95"/>
    <w:rsid w:val="005109B2"/>
    <w:rsid w:val="00511AB9"/>
    <w:rsid w:val="00513DC3"/>
    <w:rsid w:val="00514702"/>
    <w:rsid w:val="005154B9"/>
    <w:rsid w:val="005176EE"/>
    <w:rsid w:val="00523BB5"/>
    <w:rsid w:val="00523EA7"/>
    <w:rsid w:val="00524F12"/>
    <w:rsid w:val="00525952"/>
    <w:rsid w:val="00526284"/>
    <w:rsid w:val="00526F4A"/>
    <w:rsid w:val="00531CB9"/>
    <w:rsid w:val="005348AF"/>
    <w:rsid w:val="005354B7"/>
    <w:rsid w:val="00535ABB"/>
    <w:rsid w:val="00535F40"/>
    <w:rsid w:val="00536F59"/>
    <w:rsid w:val="005403D3"/>
    <w:rsid w:val="005406EB"/>
    <w:rsid w:val="00545AD1"/>
    <w:rsid w:val="00552467"/>
    <w:rsid w:val="00552BA1"/>
    <w:rsid w:val="00553375"/>
    <w:rsid w:val="00553D21"/>
    <w:rsid w:val="00554C2B"/>
    <w:rsid w:val="00555697"/>
    <w:rsid w:val="00555884"/>
    <w:rsid w:val="00567709"/>
    <w:rsid w:val="005706D6"/>
    <w:rsid w:val="00572A42"/>
    <w:rsid w:val="005736B7"/>
    <w:rsid w:val="00575E5A"/>
    <w:rsid w:val="0057725D"/>
    <w:rsid w:val="00580245"/>
    <w:rsid w:val="0058031A"/>
    <w:rsid w:val="00583A0B"/>
    <w:rsid w:val="0058742A"/>
    <w:rsid w:val="00590BAF"/>
    <w:rsid w:val="00593831"/>
    <w:rsid w:val="00593A91"/>
    <w:rsid w:val="00593FB3"/>
    <w:rsid w:val="005956C4"/>
    <w:rsid w:val="00596F3D"/>
    <w:rsid w:val="005A014E"/>
    <w:rsid w:val="005A106F"/>
    <w:rsid w:val="005A1F44"/>
    <w:rsid w:val="005A2A37"/>
    <w:rsid w:val="005A31F1"/>
    <w:rsid w:val="005A5451"/>
    <w:rsid w:val="005A72C0"/>
    <w:rsid w:val="005B0B30"/>
    <w:rsid w:val="005B2504"/>
    <w:rsid w:val="005B3480"/>
    <w:rsid w:val="005B5708"/>
    <w:rsid w:val="005B5871"/>
    <w:rsid w:val="005C07AB"/>
    <w:rsid w:val="005C1550"/>
    <w:rsid w:val="005C4184"/>
    <w:rsid w:val="005C4523"/>
    <w:rsid w:val="005C5651"/>
    <w:rsid w:val="005C6ACF"/>
    <w:rsid w:val="005C7C4C"/>
    <w:rsid w:val="005D15F4"/>
    <w:rsid w:val="005D3194"/>
    <w:rsid w:val="005D3C39"/>
    <w:rsid w:val="005D64E5"/>
    <w:rsid w:val="005D7706"/>
    <w:rsid w:val="005D7A71"/>
    <w:rsid w:val="005E1297"/>
    <w:rsid w:val="005E2E0C"/>
    <w:rsid w:val="005E52CF"/>
    <w:rsid w:val="005F047C"/>
    <w:rsid w:val="005F490F"/>
    <w:rsid w:val="005F5CE8"/>
    <w:rsid w:val="005F699E"/>
    <w:rsid w:val="00601A8C"/>
    <w:rsid w:val="006070D3"/>
    <w:rsid w:val="00607480"/>
    <w:rsid w:val="0061068E"/>
    <w:rsid w:val="006115D3"/>
    <w:rsid w:val="006121A7"/>
    <w:rsid w:val="00614E71"/>
    <w:rsid w:val="00617271"/>
    <w:rsid w:val="006208DF"/>
    <w:rsid w:val="006233EF"/>
    <w:rsid w:val="00625995"/>
    <w:rsid w:val="00627234"/>
    <w:rsid w:val="00632E79"/>
    <w:rsid w:val="00633336"/>
    <w:rsid w:val="006344E4"/>
    <w:rsid w:val="00635942"/>
    <w:rsid w:val="00636295"/>
    <w:rsid w:val="006363DF"/>
    <w:rsid w:val="006368DA"/>
    <w:rsid w:val="0064260E"/>
    <w:rsid w:val="006461B9"/>
    <w:rsid w:val="006516B0"/>
    <w:rsid w:val="00654A2F"/>
    <w:rsid w:val="00655976"/>
    <w:rsid w:val="0065610E"/>
    <w:rsid w:val="00657DC6"/>
    <w:rsid w:val="00660AD3"/>
    <w:rsid w:val="00662411"/>
    <w:rsid w:val="00662E1B"/>
    <w:rsid w:val="0066648F"/>
    <w:rsid w:val="00666844"/>
    <w:rsid w:val="00667FF1"/>
    <w:rsid w:val="00671594"/>
    <w:rsid w:val="006755B3"/>
    <w:rsid w:val="006757E4"/>
    <w:rsid w:val="00676F41"/>
    <w:rsid w:val="006776B6"/>
    <w:rsid w:val="0068063C"/>
    <w:rsid w:val="00684194"/>
    <w:rsid w:val="0069136C"/>
    <w:rsid w:val="00691B5F"/>
    <w:rsid w:val="00692F19"/>
    <w:rsid w:val="00693150"/>
    <w:rsid w:val="0069470F"/>
    <w:rsid w:val="006A019B"/>
    <w:rsid w:val="006A24AF"/>
    <w:rsid w:val="006A2AB1"/>
    <w:rsid w:val="006A5570"/>
    <w:rsid w:val="006A63A2"/>
    <w:rsid w:val="006A689C"/>
    <w:rsid w:val="006B09A0"/>
    <w:rsid w:val="006B2318"/>
    <w:rsid w:val="006B3914"/>
    <w:rsid w:val="006B3D79"/>
    <w:rsid w:val="006B4F85"/>
    <w:rsid w:val="006B5330"/>
    <w:rsid w:val="006B6FE4"/>
    <w:rsid w:val="006C0343"/>
    <w:rsid w:val="006C0D67"/>
    <w:rsid w:val="006C16E1"/>
    <w:rsid w:val="006C2343"/>
    <w:rsid w:val="006C31D3"/>
    <w:rsid w:val="006C442A"/>
    <w:rsid w:val="006C5680"/>
    <w:rsid w:val="006C5DEF"/>
    <w:rsid w:val="006D01B1"/>
    <w:rsid w:val="006D2367"/>
    <w:rsid w:val="006D3BC8"/>
    <w:rsid w:val="006E0578"/>
    <w:rsid w:val="006E314D"/>
    <w:rsid w:val="006E4FE1"/>
    <w:rsid w:val="006F0B76"/>
    <w:rsid w:val="006F4A54"/>
    <w:rsid w:val="006F5C75"/>
    <w:rsid w:val="007016B2"/>
    <w:rsid w:val="00702F8E"/>
    <w:rsid w:val="007074CC"/>
    <w:rsid w:val="00710723"/>
    <w:rsid w:val="007107DA"/>
    <w:rsid w:val="00712DBF"/>
    <w:rsid w:val="007135BE"/>
    <w:rsid w:val="0071485E"/>
    <w:rsid w:val="00720802"/>
    <w:rsid w:val="007219BB"/>
    <w:rsid w:val="00723ED1"/>
    <w:rsid w:val="00731042"/>
    <w:rsid w:val="00733AD8"/>
    <w:rsid w:val="007349C2"/>
    <w:rsid w:val="007406C1"/>
    <w:rsid w:val="00740AF5"/>
    <w:rsid w:val="00743525"/>
    <w:rsid w:val="007438FE"/>
    <w:rsid w:val="007444EC"/>
    <w:rsid w:val="00745555"/>
    <w:rsid w:val="00745B7E"/>
    <w:rsid w:val="00745F94"/>
    <w:rsid w:val="0075307F"/>
    <w:rsid w:val="00753C1F"/>
    <w:rsid w:val="00753C42"/>
    <w:rsid w:val="007541A2"/>
    <w:rsid w:val="00754843"/>
    <w:rsid w:val="0075515A"/>
    <w:rsid w:val="00755818"/>
    <w:rsid w:val="00756EE3"/>
    <w:rsid w:val="0076008E"/>
    <w:rsid w:val="0076286B"/>
    <w:rsid w:val="00764DFA"/>
    <w:rsid w:val="00766846"/>
    <w:rsid w:val="00766CFC"/>
    <w:rsid w:val="0076790E"/>
    <w:rsid w:val="00770601"/>
    <w:rsid w:val="0077452B"/>
    <w:rsid w:val="00774B69"/>
    <w:rsid w:val="0077519C"/>
    <w:rsid w:val="0077673A"/>
    <w:rsid w:val="0078122C"/>
    <w:rsid w:val="00783B55"/>
    <w:rsid w:val="00783BC9"/>
    <w:rsid w:val="007846E1"/>
    <w:rsid w:val="007847D6"/>
    <w:rsid w:val="00787272"/>
    <w:rsid w:val="00790B83"/>
    <w:rsid w:val="007917D9"/>
    <w:rsid w:val="00792CB7"/>
    <w:rsid w:val="00794628"/>
    <w:rsid w:val="0079549F"/>
    <w:rsid w:val="007A202B"/>
    <w:rsid w:val="007A3193"/>
    <w:rsid w:val="007A3DA7"/>
    <w:rsid w:val="007A5172"/>
    <w:rsid w:val="007A67A0"/>
    <w:rsid w:val="007A6B56"/>
    <w:rsid w:val="007A6D95"/>
    <w:rsid w:val="007A76CF"/>
    <w:rsid w:val="007A7C39"/>
    <w:rsid w:val="007B1D0B"/>
    <w:rsid w:val="007B293D"/>
    <w:rsid w:val="007B2982"/>
    <w:rsid w:val="007B570C"/>
    <w:rsid w:val="007B59E5"/>
    <w:rsid w:val="007B6D77"/>
    <w:rsid w:val="007C1210"/>
    <w:rsid w:val="007C40ED"/>
    <w:rsid w:val="007C41E4"/>
    <w:rsid w:val="007D3FA6"/>
    <w:rsid w:val="007D54C4"/>
    <w:rsid w:val="007D5837"/>
    <w:rsid w:val="007D58F7"/>
    <w:rsid w:val="007D5A12"/>
    <w:rsid w:val="007D64DE"/>
    <w:rsid w:val="007D7CA4"/>
    <w:rsid w:val="007E27B9"/>
    <w:rsid w:val="007E2DF6"/>
    <w:rsid w:val="007E36C3"/>
    <w:rsid w:val="007E417F"/>
    <w:rsid w:val="007E4A6E"/>
    <w:rsid w:val="007F56A7"/>
    <w:rsid w:val="007F7F81"/>
    <w:rsid w:val="008006E9"/>
    <w:rsid w:val="00800851"/>
    <w:rsid w:val="0080171C"/>
    <w:rsid w:val="008028FD"/>
    <w:rsid w:val="00802EE1"/>
    <w:rsid w:val="0080306F"/>
    <w:rsid w:val="00803BF3"/>
    <w:rsid w:val="00807112"/>
    <w:rsid w:val="00807DD0"/>
    <w:rsid w:val="00810E5C"/>
    <w:rsid w:val="0081156D"/>
    <w:rsid w:val="00816930"/>
    <w:rsid w:val="00821565"/>
    <w:rsid w:val="00821D01"/>
    <w:rsid w:val="00824381"/>
    <w:rsid w:val="00826941"/>
    <w:rsid w:val="00826B7B"/>
    <w:rsid w:val="00827BE7"/>
    <w:rsid w:val="0083197D"/>
    <w:rsid w:val="00834146"/>
    <w:rsid w:val="008346E6"/>
    <w:rsid w:val="008355C0"/>
    <w:rsid w:val="00841B97"/>
    <w:rsid w:val="00846789"/>
    <w:rsid w:val="0085027A"/>
    <w:rsid w:val="008512D9"/>
    <w:rsid w:val="0085428F"/>
    <w:rsid w:val="008575E4"/>
    <w:rsid w:val="008633B5"/>
    <w:rsid w:val="008638C8"/>
    <w:rsid w:val="008664BF"/>
    <w:rsid w:val="00877C7B"/>
    <w:rsid w:val="00882E05"/>
    <w:rsid w:val="00885DA0"/>
    <w:rsid w:val="00887F36"/>
    <w:rsid w:val="00890A4F"/>
    <w:rsid w:val="00894C11"/>
    <w:rsid w:val="0089701E"/>
    <w:rsid w:val="008979BF"/>
    <w:rsid w:val="008A01EA"/>
    <w:rsid w:val="008A22B9"/>
    <w:rsid w:val="008A3568"/>
    <w:rsid w:val="008A41DF"/>
    <w:rsid w:val="008B0D68"/>
    <w:rsid w:val="008B1BDF"/>
    <w:rsid w:val="008B41BA"/>
    <w:rsid w:val="008B46B0"/>
    <w:rsid w:val="008B68A3"/>
    <w:rsid w:val="008B6CC0"/>
    <w:rsid w:val="008B7CB7"/>
    <w:rsid w:val="008C24A8"/>
    <w:rsid w:val="008C2E89"/>
    <w:rsid w:val="008C4869"/>
    <w:rsid w:val="008C50F3"/>
    <w:rsid w:val="008C51A4"/>
    <w:rsid w:val="008C7EFE"/>
    <w:rsid w:val="008D03B9"/>
    <w:rsid w:val="008D0D7F"/>
    <w:rsid w:val="008D1857"/>
    <w:rsid w:val="008D30C7"/>
    <w:rsid w:val="008D3B40"/>
    <w:rsid w:val="008D3C1E"/>
    <w:rsid w:val="008D504D"/>
    <w:rsid w:val="008E1B4B"/>
    <w:rsid w:val="008E20C6"/>
    <w:rsid w:val="008E4BAE"/>
    <w:rsid w:val="008E51AF"/>
    <w:rsid w:val="008E7C34"/>
    <w:rsid w:val="008F18D6"/>
    <w:rsid w:val="008F23B7"/>
    <w:rsid w:val="008F2C9B"/>
    <w:rsid w:val="008F71EF"/>
    <w:rsid w:val="008F797B"/>
    <w:rsid w:val="009001EE"/>
    <w:rsid w:val="00904780"/>
    <w:rsid w:val="0090635B"/>
    <w:rsid w:val="00911557"/>
    <w:rsid w:val="009127B4"/>
    <w:rsid w:val="009129BB"/>
    <w:rsid w:val="00914F81"/>
    <w:rsid w:val="009150D9"/>
    <w:rsid w:val="009158AD"/>
    <w:rsid w:val="0091739E"/>
    <w:rsid w:val="00922385"/>
    <w:rsid w:val="009223DF"/>
    <w:rsid w:val="009226C1"/>
    <w:rsid w:val="00923406"/>
    <w:rsid w:val="009264D4"/>
    <w:rsid w:val="00926E1B"/>
    <w:rsid w:val="00930977"/>
    <w:rsid w:val="00931EAB"/>
    <w:rsid w:val="00932203"/>
    <w:rsid w:val="009338AD"/>
    <w:rsid w:val="00936091"/>
    <w:rsid w:val="00940797"/>
    <w:rsid w:val="00940D8A"/>
    <w:rsid w:val="0094191B"/>
    <w:rsid w:val="00941F4D"/>
    <w:rsid w:val="0094432E"/>
    <w:rsid w:val="0094574A"/>
    <w:rsid w:val="009479C1"/>
    <w:rsid w:val="00950944"/>
    <w:rsid w:val="0095198C"/>
    <w:rsid w:val="009525B9"/>
    <w:rsid w:val="0095779A"/>
    <w:rsid w:val="009578B7"/>
    <w:rsid w:val="00957F1F"/>
    <w:rsid w:val="00962258"/>
    <w:rsid w:val="009627E8"/>
    <w:rsid w:val="00962B79"/>
    <w:rsid w:val="009678B7"/>
    <w:rsid w:val="00972217"/>
    <w:rsid w:val="0097239D"/>
    <w:rsid w:val="0097251A"/>
    <w:rsid w:val="0097328D"/>
    <w:rsid w:val="00975D31"/>
    <w:rsid w:val="009801AE"/>
    <w:rsid w:val="00990C45"/>
    <w:rsid w:val="00992D9C"/>
    <w:rsid w:val="00993EDE"/>
    <w:rsid w:val="009940AC"/>
    <w:rsid w:val="00994777"/>
    <w:rsid w:val="009962D0"/>
    <w:rsid w:val="009963F2"/>
    <w:rsid w:val="00996CB8"/>
    <w:rsid w:val="009A125D"/>
    <w:rsid w:val="009A3947"/>
    <w:rsid w:val="009A404E"/>
    <w:rsid w:val="009A4188"/>
    <w:rsid w:val="009A53F9"/>
    <w:rsid w:val="009B05C8"/>
    <w:rsid w:val="009B15E9"/>
    <w:rsid w:val="009B1D3B"/>
    <w:rsid w:val="009B2894"/>
    <w:rsid w:val="009B2E97"/>
    <w:rsid w:val="009B5008"/>
    <w:rsid w:val="009B5146"/>
    <w:rsid w:val="009B5C81"/>
    <w:rsid w:val="009B66D8"/>
    <w:rsid w:val="009C418E"/>
    <w:rsid w:val="009C442C"/>
    <w:rsid w:val="009C5748"/>
    <w:rsid w:val="009C5C2E"/>
    <w:rsid w:val="009C74B4"/>
    <w:rsid w:val="009C79EA"/>
    <w:rsid w:val="009D2FC5"/>
    <w:rsid w:val="009D58CF"/>
    <w:rsid w:val="009D6234"/>
    <w:rsid w:val="009D7872"/>
    <w:rsid w:val="009E0787"/>
    <w:rsid w:val="009E07F4"/>
    <w:rsid w:val="009E09BE"/>
    <w:rsid w:val="009E43AF"/>
    <w:rsid w:val="009E728E"/>
    <w:rsid w:val="009E7EFC"/>
    <w:rsid w:val="009F195E"/>
    <w:rsid w:val="009F25DD"/>
    <w:rsid w:val="009F309B"/>
    <w:rsid w:val="009F392E"/>
    <w:rsid w:val="009F53C5"/>
    <w:rsid w:val="00A001A4"/>
    <w:rsid w:val="00A00D79"/>
    <w:rsid w:val="00A01775"/>
    <w:rsid w:val="00A03FC7"/>
    <w:rsid w:val="00A04D7F"/>
    <w:rsid w:val="00A04E6C"/>
    <w:rsid w:val="00A050D2"/>
    <w:rsid w:val="00A05CA8"/>
    <w:rsid w:val="00A06600"/>
    <w:rsid w:val="00A0740E"/>
    <w:rsid w:val="00A12CCC"/>
    <w:rsid w:val="00A231AA"/>
    <w:rsid w:val="00A33AAA"/>
    <w:rsid w:val="00A34E86"/>
    <w:rsid w:val="00A353DE"/>
    <w:rsid w:val="00A360CB"/>
    <w:rsid w:val="00A4050F"/>
    <w:rsid w:val="00A40D91"/>
    <w:rsid w:val="00A433C5"/>
    <w:rsid w:val="00A43A2B"/>
    <w:rsid w:val="00A50641"/>
    <w:rsid w:val="00A530BF"/>
    <w:rsid w:val="00A55A23"/>
    <w:rsid w:val="00A57D4A"/>
    <w:rsid w:val="00A57F63"/>
    <w:rsid w:val="00A61356"/>
    <w:rsid w:val="00A6177B"/>
    <w:rsid w:val="00A623CF"/>
    <w:rsid w:val="00A62E74"/>
    <w:rsid w:val="00A66136"/>
    <w:rsid w:val="00A67103"/>
    <w:rsid w:val="00A71189"/>
    <w:rsid w:val="00A716FC"/>
    <w:rsid w:val="00A7364A"/>
    <w:rsid w:val="00A74DCC"/>
    <w:rsid w:val="00A753ED"/>
    <w:rsid w:val="00A76782"/>
    <w:rsid w:val="00A7709E"/>
    <w:rsid w:val="00A77512"/>
    <w:rsid w:val="00A812CA"/>
    <w:rsid w:val="00A8227E"/>
    <w:rsid w:val="00A82DCB"/>
    <w:rsid w:val="00A8491D"/>
    <w:rsid w:val="00A85D4D"/>
    <w:rsid w:val="00A90D48"/>
    <w:rsid w:val="00A92E30"/>
    <w:rsid w:val="00A94C2F"/>
    <w:rsid w:val="00A94C43"/>
    <w:rsid w:val="00A95F01"/>
    <w:rsid w:val="00A9739E"/>
    <w:rsid w:val="00AA03F3"/>
    <w:rsid w:val="00AA05B7"/>
    <w:rsid w:val="00AA1F57"/>
    <w:rsid w:val="00AA4CBB"/>
    <w:rsid w:val="00AA65FA"/>
    <w:rsid w:val="00AA6C3F"/>
    <w:rsid w:val="00AA7351"/>
    <w:rsid w:val="00AA7D12"/>
    <w:rsid w:val="00AB09A8"/>
    <w:rsid w:val="00AB4E8C"/>
    <w:rsid w:val="00AC01E9"/>
    <w:rsid w:val="00AC3E83"/>
    <w:rsid w:val="00AC5633"/>
    <w:rsid w:val="00AC59BD"/>
    <w:rsid w:val="00AC6682"/>
    <w:rsid w:val="00AD056F"/>
    <w:rsid w:val="00AD0C7B"/>
    <w:rsid w:val="00AD2050"/>
    <w:rsid w:val="00AD38D0"/>
    <w:rsid w:val="00AD5F1A"/>
    <w:rsid w:val="00AD6731"/>
    <w:rsid w:val="00AD6806"/>
    <w:rsid w:val="00AE252C"/>
    <w:rsid w:val="00AE3013"/>
    <w:rsid w:val="00AF173D"/>
    <w:rsid w:val="00AF2E9E"/>
    <w:rsid w:val="00AF55BE"/>
    <w:rsid w:val="00AF5943"/>
    <w:rsid w:val="00AF6548"/>
    <w:rsid w:val="00AF6D46"/>
    <w:rsid w:val="00B00213"/>
    <w:rsid w:val="00B008D5"/>
    <w:rsid w:val="00B00CFD"/>
    <w:rsid w:val="00B02F73"/>
    <w:rsid w:val="00B0322F"/>
    <w:rsid w:val="00B03544"/>
    <w:rsid w:val="00B0461E"/>
    <w:rsid w:val="00B057EF"/>
    <w:rsid w:val="00B0619F"/>
    <w:rsid w:val="00B06CCA"/>
    <w:rsid w:val="00B101FD"/>
    <w:rsid w:val="00B13A26"/>
    <w:rsid w:val="00B15A89"/>
    <w:rsid w:val="00B15CEB"/>
    <w:rsid w:val="00B15D0D"/>
    <w:rsid w:val="00B17BBA"/>
    <w:rsid w:val="00B20758"/>
    <w:rsid w:val="00B22106"/>
    <w:rsid w:val="00B24F7C"/>
    <w:rsid w:val="00B2775B"/>
    <w:rsid w:val="00B31D98"/>
    <w:rsid w:val="00B31E19"/>
    <w:rsid w:val="00B32694"/>
    <w:rsid w:val="00B33BFE"/>
    <w:rsid w:val="00B4040C"/>
    <w:rsid w:val="00B40709"/>
    <w:rsid w:val="00B432AF"/>
    <w:rsid w:val="00B44B62"/>
    <w:rsid w:val="00B4585C"/>
    <w:rsid w:val="00B460B0"/>
    <w:rsid w:val="00B46F9C"/>
    <w:rsid w:val="00B50AB2"/>
    <w:rsid w:val="00B5235F"/>
    <w:rsid w:val="00B5431A"/>
    <w:rsid w:val="00B54A61"/>
    <w:rsid w:val="00B5585A"/>
    <w:rsid w:val="00B56EB2"/>
    <w:rsid w:val="00B6392E"/>
    <w:rsid w:val="00B642C1"/>
    <w:rsid w:val="00B65379"/>
    <w:rsid w:val="00B704CF"/>
    <w:rsid w:val="00B71CDA"/>
    <w:rsid w:val="00B75356"/>
    <w:rsid w:val="00B75EE1"/>
    <w:rsid w:val="00B77481"/>
    <w:rsid w:val="00B8518B"/>
    <w:rsid w:val="00B85786"/>
    <w:rsid w:val="00B85F20"/>
    <w:rsid w:val="00B90061"/>
    <w:rsid w:val="00B93854"/>
    <w:rsid w:val="00B94037"/>
    <w:rsid w:val="00B97CC3"/>
    <w:rsid w:val="00B97CDE"/>
    <w:rsid w:val="00BA0DB6"/>
    <w:rsid w:val="00BA15F4"/>
    <w:rsid w:val="00BA45FA"/>
    <w:rsid w:val="00BB1DE7"/>
    <w:rsid w:val="00BB5844"/>
    <w:rsid w:val="00BB6849"/>
    <w:rsid w:val="00BC06C4"/>
    <w:rsid w:val="00BC1F66"/>
    <w:rsid w:val="00BC4AD5"/>
    <w:rsid w:val="00BC5F8C"/>
    <w:rsid w:val="00BC6F47"/>
    <w:rsid w:val="00BC79A0"/>
    <w:rsid w:val="00BD232E"/>
    <w:rsid w:val="00BD4129"/>
    <w:rsid w:val="00BD4C96"/>
    <w:rsid w:val="00BD7164"/>
    <w:rsid w:val="00BD7E91"/>
    <w:rsid w:val="00BD7F0D"/>
    <w:rsid w:val="00BE06DC"/>
    <w:rsid w:val="00BE5A87"/>
    <w:rsid w:val="00BE61C9"/>
    <w:rsid w:val="00BF2642"/>
    <w:rsid w:val="00BF3390"/>
    <w:rsid w:val="00BF4094"/>
    <w:rsid w:val="00BF54FE"/>
    <w:rsid w:val="00BF6A81"/>
    <w:rsid w:val="00C016CF"/>
    <w:rsid w:val="00C01D2F"/>
    <w:rsid w:val="00C02D0A"/>
    <w:rsid w:val="00C03A6E"/>
    <w:rsid w:val="00C044AD"/>
    <w:rsid w:val="00C04D73"/>
    <w:rsid w:val="00C04F88"/>
    <w:rsid w:val="00C055D7"/>
    <w:rsid w:val="00C10FD5"/>
    <w:rsid w:val="00C12DB5"/>
    <w:rsid w:val="00C13860"/>
    <w:rsid w:val="00C158B9"/>
    <w:rsid w:val="00C177BE"/>
    <w:rsid w:val="00C20AA2"/>
    <w:rsid w:val="00C22553"/>
    <w:rsid w:val="00C226C0"/>
    <w:rsid w:val="00C24A6A"/>
    <w:rsid w:val="00C26BA3"/>
    <w:rsid w:val="00C30775"/>
    <w:rsid w:val="00C30CA8"/>
    <w:rsid w:val="00C34A69"/>
    <w:rsid w:val="00C374CB"/>
    <w:rsid w:val="00C40403"/>
    <w:rsid w:val="00C41E64"/>
    <w:rsid w:val="00C42B60"/>
    <w:rsid w:val="00C42FE6"/>
    <w:rsid w:val="00C43882"/>
    <w:rsid w:val="00C44F6A"/>
    <w:rsid w:val="00C4573E"/>
    <w:rsid w:val="00C458EA"/>
    <w:rsid w:val="00C46B8E"/>
    <w:rsid w:val="00C502F7"/>
    <w:rsid w:val="00C60C14"/>
    <w:rsid w:val="00C6198E"/>
    <w:rsid w:val="00C635B6"/>
    <w:rsid w:val="00C64211"/>
    <w:rsid w:val="00C644CF"/>
    <w:rsid w:val="00C653C9"/>
    <w:rsid w:val="00C65F26"/>
    <w:rsid w:val="00C708EA"/>
    <w:rsid w:val="00C70A79"/>
    <w:rsid w:val="00C71821"/>
    <w:rsid w:val="00C71A1B"/>
    <w:rsid w:val="00C737B8"/>
    <w:rsid w:val="00C74D88"/>
    <w:rsid w:val="00C778A5"/>
    <w:rsid w:val="00C80BD6"/>
    <w:rsid w:val="00C839C4"/>
    <w:rsid w:val="00C8578F"/>
    <w:rsid w:val="00C87D6C"/>
    <w:rsid w:val="00C920E9"/>
    <w:rsid w:val="00C92521"/>
    <w:rsid w:val="00C95162"/>
    <w:rsid w:val="00C97259"/>
    <w:rsid w:val="00CA0709"/>
    <w:rsid w:val="00CA241B"/>
    <w:rsid w:val="00CA3EC1"/>
    <w:rsid w:val="00CB46BC"/>
    <w:rsid w:val="00CB6953"/>
    <w:rsid w:val="00CB6A37"/>
    <w:rsid w:val="00CB6EA9"/>
    <w:rsid w:val="00CB7684"/>
    <w:rsid w:val="00CC10E9"/>
    <w:rsid w:val="00CC220F"/>
    <w:rsid w:val="00CC3280"/>
    <w:rsid w:val="00CC3787"/>
    <w:rsid w:val="00CC37F6"/>
    <w:rsid w:val="00CC396D"/>
    <w:rsid w:val="00CC780C"/>
    <w:rsid w:val="00CC7C8F"/>
    <w:rsid w:val="00CD1D0B"/>
    <w:rsid w:val="00CD1E30"/>
    <w:rsid w:val="00CD1FC4"/>
    <w:rsid w:val="00CE1323"/>
    <w:rsid w:val="00CE398D"/>
    <w:rsid w:val="00CE41B4"/>
    <w:rsid w:val="00CE48D5"/>
    <w:rsid w:val="00CE5B94"/>
    <w:rsid w:val="00CE5BD6"/>
    <w:rsid w:val="00CF18A7"/>
    <w:rsid w:val="00CF332A"/>
    <w:rsid w:val="00D00A24"/>
    <w:rsid w:val="00D00E6D"/>
    <w:rsid w:val="00D022D5"/>
    <w:rsid w:val="00D034A0"/>
    <w:rsid w:val="00D03FAD"/>
    <w:rsid w:val="00D0732C"/>
    <w:rsid w:val="00D1312B"/>
    <w:rsid w:val="00D16CD6"/>
    <w:rsid w:val="00D21061"/>
    <w:rsid w:val="00D23FE7"/>
    <w:rsid w:val="00D24EB5"/>
    <w:rsid w:val="00D2529C"/>
    <w:rsid w:val="00D25788"/>
    <w:rsid w:val="00D25DFD"/>
    <w:rsid w:val="00D26C97"/>
    <w:rsid w:val="00D27249"/>
    <w:rsid w:val="00D278D3"/>
    <w:rsid w:val="00D308E5"/>
    <w:rsid w:val="00D322B7"/>
    <w:rsid w:val="00D325AB"/>
    <w:rsid w:val="00D36987"/>
    <w:rsid w:val="00D37A3E"/>
    <w:rsid w:val="00D37E94"/>
    <w:rsid w:val="00D4108E"/>
    <w:rsid w:val="00D41CF7"/>
    <w:rsid w:val="00D4200D"/>
    <w:rsid w:val="00D4738B"/>
    <w:rsid w:val="00D52055"/>
    <w:rsid w:val="00D521D0"/>
    <w:rsid w:val="00D526C7"/>
    <w:rsid w:val="00D5384C"/>
    <w:rsid w:val="00D54118"/>
    <w:rsid w:val="00D5420D"/>
    <w:rsid w:val="00D5670A"/>
    <w:rsid w:val="00D5789F"/>
    <w:rsid w:val="00D57F08"/>
    <w:rsid w:val="00D60F6A"/>
    <w:rsid w:val="00D6163D"/>
    <w:rsid w:val="00D62FE5"/>
    <w:rsid w:val="00D65C00"/>
    <w:rsid w:val="00D748E3"/>
    <w:rsid w:val="00D82D03"/>
    <w:rsid w:val="00D831A3"/>
    <w:rsid w:val="00D83224"/>
    <w:rsid w:val="00D84231"/>
    <w:rsid w:val="00D85204"/>
    <w:rsid w:val="00D86249"/>
    <w:rsid w:val="00D862C2"/>
    <w:rsid w:val="00D879CB"/>
    <w:rsid w:val="00D90C8B"/>
    <w:rsid w:val="00D91220"/>
    <w:rsid w:val="00D91ADB"/>
    <w:rsid w:val="00D9291A"/>
    <w:rsid w:val="00D953EC"/>
    <w:rsid w:val="00D969F7"/>
    <w:rsid w:val="00D97573"/>
    <w:rsid w:val="00D97BE3"/>
    <w:rsid w:val="00DA0987"/>
    <w:rsid w:val="00DA27EA"/>
    <w:rsid w:val="00DA365D"/>
    <w:rsid w:val="00DA3711"/>
    <w:rsid w:val="00DA655F"/>
    <w:rsid w:val="00DA7798"/>
    <w:rsid w:val="00DB0195"/>
    <w:rsid w:val="00DB1AED"/>
    <w:rsid w:val="00DB2D4E"/>
    <w:rsid w:val="00DB6450"/>
    <w:rsid w:val="00DC117F"/>
    <w:rsid w:val="00DC2572"/>
    <w:rsid w:val="00DC476E"/>
    <w:rsid w:val="00DC6084"/>
    <w:rsid w:val="00DC62B0"/>
    <w:rsid w:val="00DC72E0"/>
    <w:rsid w:val="00DD09E8"/>
    <w:rsid w:val="00DD3D86"/>
    <w:rsid w:val="00DD46F3"/>
    <w:rsid w:val="00DE1D4A"/>
    <w:rsid w:val="00DE24C0"/>
    <w:rsid w:val="00DE4923"/>
    <w:rsid w:val="00DE51A5"/>
    <w:rsid w:val="00DE56F2"/>
    <w:rsid w:val="00DE6BFF"/>
    <w:rsid w:val="00DE765A"/>
    <w:rsid w:val="00DF0EF2"/>
    <w:rsid w:val="00DF116D"/>
    <w:rsid w:val="00DF2CA7"/>
    <w:rsid w:val="00DF41FD"/>
    <w:rsid w:val="00DF4DDD"/>
    <w:rsid w:val="00DF74C9"/>
    <w:rsid w:val="00E0098F"/>
    <w:rsid w:val="00E014A7"/>
    <w:rsid w:val="00E01EC2"/>
    <w:rsid w:val="00E04044"/>
    <w:rsid w:val="00E04A7B"/>
    <w:rsid w:val="00E05F35"/>
    <w:rsid w:val="00E06DD6"/>
    <w:rsid w:val="00E0778F"/>
    <w:rsid w:val="00E10ACE"/>
    <w:rsid w:val="00E112B6"/>
    <w:rsid w:val="00E119C5"/>
    <w:rsid w:val="00E140B7"/>
    <w:rsid w:val="00E156FA"/>
    <w:rsid w:val="00E1626B"/>
    <w:rsid w:val="00E16778"/>
    <w:rsid w:val="00E16FF7"/>
    <w:rsid w:val="00E1732F"/>
    <w:rsid w:val="00E23F4D"/>
    <w:rsid w:val="00E24A4F"/>
    <w:rsid w:val="00E26D68"/>
    <w:rsid w:val="00E2760D"/>
    <w:rsid w:val="00E30812"/>
    <w:rsid w:val="00E36CD3"/>
    <w:rsid w:val="00E375DE"/>
    <w:rsid w:val="00E37970"/>
    <w:rsid w:val="00E4202E"/>
    <w:rsid w:val="00E42925"/>
    <w:rsid w:val="00E431E0"/>
    <w:rsid w:val="00E43313"/>
    <w:rsid w:val="00E44045"/>
    <w:rsid w:val="00E47C2E"/>
    <w:rsid w:val="00E47E8F"/>
    <w:rsid w:val="00E47F94"/>
    <w:rsid w:val="00E56DF2"/>
    <w:rsid w:val="00E574EC"/>
    <w:rsid w:val="00E57B3A"/>
    <w:rsid w:val="00E601CD"/>
    <w:rsid w:val="00E618C4"/>
    <w:rsid w:val="00E631B7"/>
    <w:rsid w:val="00E63DD7"/>
    <w:rsid w:val="00E643BA"/>
    <w:rsid w:val="00E67481"/>
    <w:rsid w:val="00E711AF"/>
    <w:rsid w:val="00E71A09"/>
    <w:rsid w:val="00E71E70"/>
    <w:rsid w:val="00E7218A"/>
    <w:rsid w:val="00E74A2C"/>
    <w:rsid w:val="00E7791E"/>
    <w:rsid w:val="00E82011"/>
    <w:rsid w:val="00E83C13"/>
    <w:rsid w:val="00E84C3A"/>
    <w:rsid w:val="00E84CAE"/>
    <w:rsid w:val="00E85009"/>
    <w:rsid w:val="00E878EE"/>
    <w:rsid w:val="00E90754"/>
    <w:rsid w:val="00E93CC4"/>
    <w:rsid w:val="00E94B56"/>
    <w:rsid w:val="00E95652"/>
    <w:rsid w:val="00EA007D"/>
    <w:rsid w:val="00EA0F6F"/>
    <w:rsid w:val="00EA4471"/>
    <w:rsid w:val="00EA4D11"/>
    <w:rsid w:val="00EA6EC7"/>
    <w:rsid w:val="00EA7E25"/>
    <w:rsid w:val="00EB0084"/>
    <w:rsid w:val="00EB0A09"/>
    <w:rsid w:val="00EB104F"/>
    <w:rsid w:val="00EB1F39"/>
    <w:rsid w:val="00EB28CB"/>
    <w:rsid w:val="00EB2F1F"/>
    <w:rsid w:val="00EB46E5"/>
    <w:rsid w:val="00EB59F7"/>
    <w:rsid w:val="00EB6474"/>
    <w:rsid w:val="00EC25B5"/>
    <w:rsid w:val="00EC2AE9"/>
    <w:rsid w:val="00EC3807"/>
    <w:rsid w:val="00EC57D1"/>
    <w:rsid w:val="00EC64A4"/>
    <w:rsid w:val="00ED0703"/>
    <w:rsid w:val="00ED0FAE"/>
    <w:rsid w:val="00ED14BD"/>
    <w:rsid w:val="00ED2399"/>
    <w:rsid w:val="00ED38D7"/>
    <w:rsid w:val="00ED616D"/>
    <w:rsid w:val="00ED63BE"/>
    <w:rsid w:val="00ED6FC2"/>
    <w:rsid w:val="00ED7929"/>
    <w:rsid w:val="00ED7B99"/>
    <w:rsid w:val="00EE2241"/>
    <w:rsid w:val="00EE386E"/>
    <w:rsid w:val="00EE5E5B"/>
    <w:rsid w:val="00EF065F"/>
    <w:rsid w:val="00EF1373"/>
    <w:rsid w:val="00EF6231"/>
    <w:rsid w:val="00EF75C4"/>
    <w:rsid w:val="00F016C7"/>
    <w:rsid w:val="00F024BC"/>
    <w:rsid w:val="00F0640E"/>
    <w:rsid w:val="00F10C1E"/>
    <w:rsid w:val="00F12DEC"/>
    <w:rsid w:val="00F13EEE"/>
    <w:rsid w:val="00F140D8"/>
    <w:rsid w:val="00F1715C"/>
    <w:rsid w:val="00F235F4"/>
    <w:rsid w:val="00F23844"/>
    <w:rsid w:val="00F24C3F"/>
    <w:rsid w:val="00F310F8"/>
    <w:rsid w:val="00F35939"/>
    <w:rsid w:val="00F36FE5"/>
    <w:rsid w:val="00F45607"/>
    <w:rsid w:val="00F4722B"/>
    <w:rsid w:val="00F52990"/>
    <w:rsid w:val="00F54432"/>
    <w:rsid w:val="00F54DFD"/>
    <w:rsid w:val="00F61BBC"/>
    <w:rsid w:val="00F624A1"/>
    <w:rsid w:val="00F659EB"/>
    <w:rsid w:val="00F66312"/>
    <w:rsid w:val="00F66C63"/>
    <w:rsid w:val="00F66FBF"/>
    <w:rsid w:val="00F67D41"/>
    <w:rsid w:val="00F705D1"/>
    <w:rsid w:val="00F712F8"/>
    <w:rsid w:val="00F74550"/>
    <w:rsid w:val="00F74972"/>
    <w:rsid w:val="00F756B1"/>
    <w:rsid w:val="00F80FF1"/>
    <w:rsid w:val="00F833B6"/>
    <w:rsid w:val="00F834E4"/>
    <w:rsid w:val="00F83AE6"/>
    <w:rsid w:val="00F84891"/>
    <w:rsid w:val="00F86BA6"/>
    <w:rsid w:val="00F872C0"/>
    <w:rsid w:val="00F875E7"/>
    <w:rsid w:val="00F8788B"/>
    <w:rsid w:val="00F921B3"/>
    <w:rsid w:val="00F92B0F"/>
    <w:rsid w:val="00F95FF4"/>
    <w:rsid w:val="00F9656B"/>
    <w:rsid w:val="00FA4966"/>
    <w:rsid w:val="00FA777A"/>
    <w:rsid w:val="00FB20FE"/>
    <w:rsid w:val="00FB2BA1"/>
    <w:rsid w:val="00FB3125"/>
    <w:rsid w:val="00FB406D"/>
    <w:rsid w:val="00FB56B3"/>
    <w:rsid w:val="00FB59B5"/>
    <w:rsid w:val="00FB5DE8"/>
    <w:rsid w:val="00FB6342"/>
    <w:rsid w:val="00FB6C29"/>
    <w:rsid w:val="00FB6CAD"/>
    <w:rsid w:val="00FC18BC"/>
    <w:rsid w:val="00FC2BD6"/>
    <w:rsid w:val="00FC6262"/>
    <w:rsid w:val="00FC6389"/>
    <w:rsid w:val="00FC7410"/>
    <w:rsid w:val="00FD03D2"/>
    <w:rsid w:val="00FD0DB9"/>
    <w:rsid w:val="00FD2352"/>
    <w:rsid w:val="00FD49B9"/>
    <w:rsid w:val="00FD5C07"/>
    <w:rsid w:val="00FE0CC6"/>
    <w:rsid w:val="00FE4161"/>
    <w:rsid w:val="00FE5F22"/>
    <w:rsid w:val="00FE60ED"/>
    <w:rsid w:val="00FE64F6"/>
    <w:rsid w:val="00FE6AEC"/>
    <w:rsid w:val="00FF2C21"/>
    <w:rsid w:val="00FF2F19"/>
    <w:rsid w:val="00FF30DA"/>
    <w:rsid w:val="00FF5AB5"/>
    <w:rsid w:val="00FF5E6F"/>
    <w:rsid w:val="47109F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D4F41"/>
  <w15:docId w15:val="{72F3FBBF-D86E-42D0-A92A-6E306215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4070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AA6C3F"/>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ormln"/>
    <w:link w:val="Nadpis2-1Char"/>
    <w:qFormat/>
    <w:rsid w:val="008D0D7F"/>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8D0D7F"/>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8D0D7F"/>
    <w:rPr>
      <w:rFonts w:ascii="Verdana" w:hAnsi="Verdana"/>
      <w:b/>
      <w:caps/>
      <w:sz w:val="22"/>
    </w:rPr>
  </w:style>
  <w:style w:type="paragraph" w:customStyle="1" w:styleId="Text2-1">
    <w:name w:val="_Text_2-1"/>
    <w:basedOn w:val="Odstavecseseznamem"/>
    <w:link w:val="Text2-1Char"/>
    <w:qFormat/>
    <w:rsid w:val="008D0D7F"/>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BA0DB6"/>
    <w:rPr>
      <w:rFonts w:ascii="Verdana" w:hAnsi="Verdana"/>
      <w:b/>
      <w:caps w:val="0"/>
      <w:sz w:val="20"/>
    </w:rPr>
  </w:style>
  <w:style w:type="paragraph" w:customStyle="1" w:styleId="Titul1">
    <w:name w:val="_Titul_1"/>
    <w:basedOn w:val="Normln"/>
    <w:qFormat/>
    <w:rsid w:val="008D0D7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D0D7F"/>
    <w:rPr>
      <w:rFonts w:ascii="Verdana" w:hAnsi="Verdana"/>
    </w:rPr>
  </w:style>
  <w:style w:type="paragraph" w:customStyle="1" w:styleId="Titul2">
    <w:name w:val="_Titul_2"/>
    <w:basedOn w:val="Normln"/>
    <w:qFormat/>
    <w:rsid w:val="008D0D7F"/>
    <w:pPr>
      <w:tabs>
        <w:tab w:val="left" w:pos="6796"/>
      </w:tabs>
      <w:spacing w:after="240" w:line="264" w:lineRule="auto"/>
    </w:pPr>
    <w:rPr>
      <w:b/>
      <w:sz w:val="36"/>
      <w:szCs w:val="32"/>
    </w:rPr>
  </w:style>
  <w:style w:type="paragraph" w:customStyle="1" w:styleId="Tituldatum">
    <w:name w:val="_Titul_datum"/>
    <w:basedOn w:val="Normln"/>
    <w:link w:val="TituldatumChar"/>
    <w:qFormat/>
    <w:rsid w:val="008D0D7F"/>
    <w:pPr>
      <w:spacing w:after="240" w:line="264" w:lineRule="auto"/>
    </w:pPr>
    <w:rPr>
      <w:sz w:val="24"/>
      <w:szCs w:val="24"/>
    </w:rPr>
  </w:style>
  <w:style w:type="character" w:customStyle="1" w:styleId="TituldatumChar">
    <w:name w:val="_Titul_datum Char"/>
    <w:basedOn w:val="Standardnpsmoodstavce"/>
    <w:link w:val="Tituldatum"/>
    <w:rsid w:val="008D0D7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D0D7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D0D7F"/>
    <w:pPr>
      <w:numPr>
        <w:ilvl w:val="2"/>
      </w:numPr>
    </w:pPr>
  </w:style>
  <w:style w:type="paragraph" w:customStyle="1" w:styleId="Text1-1">
    <w:name w:val="_Text_1-1"/>
    <w:basedOn w:val="Normln"/>
    <w:link w:val="Text1-1Char"/>
    <w:rsid w:val="008D0D7F"/>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8D0D7F"/>
    <w:pPr>
      <w:keepNext/>
      <w:numPr>
        <w:numId w:val="8"/>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8D0D7F"/>
    <w:pPr>
      <w:numPr>
        <w:numId w:val="6"/>
      </w:numPr>
      <w:spacing w:after="80" w:line="264" w:lineRule="auto"/>
      <w:jc w:val="both"/>
    </w:pPr>
    <w:rPr>
      <w:sz w:val="18"/>
      <w:szCs w:val="18"/>
    </w:rPr>
  </w:style>
  <w:style w:type="character" w:customStyle="1" w:styleId="Text1-1Char">
    <w:name w:val="_Text_1-1 Char"/>
    <w:basedOn w:val="Standardnpsmoodstavce"/>
    <w:link w:val="Text1-1"/>
    <w:rsid w:val="008D0D7F"/>
    <w:rPr>
      <w:rFonts w:ascii="Verdana" w:hAnsi="Verdana"/>
    </w:rPr>
  </w:style>
  <w:style w:type="character" w:customStyle="1" w:styleId="Nadpis1-1Char">
    <w:name w:val="_Nadpis_1-1 Char"/>
    <w:basedOn w:val="Standardnpsmoodstavce"/>
    <w:link w:val="Nadpis1-1"/>
    <w:rsid w:val="008D0D7F"/>
    <w:rPr>
      <w:rFonts w:ascii="Verdana" w:hAnsi="Verdana"/>
      <w:b/>
      <w:caps/>
      <w:sz w:val="22"/>
    </w:rPr>
  </w:style>
  <w:style w:type="character" w:customStyle="1" w:styleId="Text1-2Char">
    <w:name w:val="_Text_1-2 Char"/>
    <w:basedOn w:val="Text1-1Char"/>
    <w:link w:val="Text1-2"/>
    <w:rsid w:val="008D0D7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8D0D7F"/>
    <w:rPr>
      <w:rFonts w:ascii="Verdana" w:hAnsi="Verdana"/>
    </w:rPr>
  </w:style>
  <w:style w:type="paragraph" w:customStyle="1" w:styleId="Odrka1-2-">
    <w:name w:val="_Odrážka_1-2_-"/>
    <w:basedOn w:val="Odrka1-1"/>
    <w:uiPriority w:val="99"/>
    <w:qFormat/>
    <w:rsid w:val="008D0D7F"/>
    <w:pPr>
      <w:numPr>
        <w:ilvl w:val="1"/>
      </w:numPr>
    </w:pPr>
  </w:style>
  <w:style w:type="paragraph" w:customStyle="1" w:styleId="Odrka1-3">
    <w:name w:val="_Odrážka_1-3_·"/>
    <w:basedOn w:val="Odrka1-2-"/>
    <w:uiPriority w:val="99"/>
    <w:qFormat/>
    <w:rsid w:val="008D0D7F"/>
    <w:pPr>
      <w:numPr>
        <w:ilvl w:val="2"/>
      </w:numPr>
    </w:pPr>
  </w:style>
  <w:style w:type="paragraph" w:customStyle="1" w:styleId="Odstavec1-1a">
    <w:name w:val="_Odstavec_1-1_a)"/>
    <w:basedOn w:val="Normln"/>
    <w:link w:val="Odstavec1-1aChar"/>
    <w:uiPriority w:val="99"/>
    <w:qFormat/>
    <w:rsid w:val="008D0D7F"/>
    <w:pPr>
      <w:numPr>
        <w:numId w:val="4"/>
      </w:numPr>
      <w:spacing w:after="80" w:line="264" w:lineRule="auto"/>
      <w:jc w:val="both"/>
    </w:pPr>
    <w:rPr>
      <w:sz w:val="18"/>
      <w:szCs w:val="18"/>
    </w:rPr>
  </w:style>
  <w:style w:type="paragraph" w:customStyle="1" w:styleId="Odstavec1-2i">
    <w:name w:val="_Odstavec_1-2_(i)"/>
    <w:basedOn w:val="Odstavec1-1a"/>
    <w:uiPriority w:val="99"/>
    <w:qFormat/>
    <w:rsid w:val="008D0D7F"/>
    <w:pPr>
      <w:numPr>
        <w:ilvl w:val="1"/>
      </w:numPr>
    </w:pPr>
  </w:style>
  <w:style w:type="paragraph" w:customStyle="1" w:styleId="Odstavec1-31">
    <w:name w:val="_Odstavec_1-3_1)"/>
    <w:basedOn w:val="Odstavec1-2i"/>
    <w:uiPriority w:val="99"/>
    <w:qFormat/>
    <w:rsid w:val="008D0D7F"/>
    <w:pPr>
      <w:numPr>
        <w:ilvl w:val="2"/>
      </w:numPr>
    </w:pPr>
  </w:style>
  <w:style w:type="paragraph" w:customStyle="1" w:styleId="Textbezslovn">
    <w:name w:val="_Text_bez_číslování"/>
    <w:basedOn w:val="Normln"/>
    <w:link w:val="TextbezslovnChar"/>
    <w:qFormat/>
    <w:rsid w:val="008D0D7F"/>
    <w:pPr>
      <w:spacing w:after="120" w:line="264" w:lineRule="auto"/>
      <w:ind w:left="737"/>
      <w:jc w:val="both"/>
    </w:pPr>
    <w:rPr>
      <w:sz w:val="18"/>
      <w:szCs w:val="18"/>
    </w:rPr>
  </w:style>
  <w:style w:type="paragraph" w:customStyle="1" w:styleId="Zpatvlevo">
    <w:name w:val="_Zápatí_vlevo"/>
    <w:basedOn w:val="Zpatvpravo"/>
    <w:qFormat/>
    <w:rsid w:val="008D0D7F"/>
    <w:pPr>
      <w:jc w:val="left"/>
    </w:pPr>
  </w:style>
  <w:style w:type="character" w:customStyle="1" w:styleId="Tun">
    <w:name w:val="_Tučně"/>
    <w:basedOn w:val="Standardnpsmoodstavce"/>
    <w:qFormat/>
    <w:rsid w:val="008D0D7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D0D7F"/>
    <w:pPr>
      <w:numPr>
        <w:ilvl w:val="3"/>
      </w:numPr>
    </w:pPr>
  </w:style>
  <w:style w:type="character" w:customStyle="1" w:styleId="Text2-2Char">
    <w:name w:val="_Text_2-2 Char"/>
    <w:basedOn w:val="Text2-1Char"/>
    <w:link w:val="Text2-2"/>
    <w:uiPriority w:val="99"/>
    <w:rsid w:val="008D0D7F"/>
    <w:rPr>
      <w:rFonts w:ascii="Verdana" w:hAnsi="Verdana"/>
    </w:rPr>
  </w:style>
  <w:style w:type="paragraph" w:customStyle="1" w:styleId="Zkratky1">
    <w:name w:val="_Zkratky_1"/>
    <w:basedOn w:val="Normln"/>
    <w:qFormat/>
    <w:rsid w:val="008D0D7F"/>
    <w:pPr>
      <w:tabs>
        <w:tab w:val="right" w:leader="dot" w:pos="1134"/>
      </w:tabs>
      <w:spacing w:after="0" w:line="240" w:lineRule="auto"/>
    </w:pPr>
    <w:rPr>
      <w:b/>
      <w:sz w:val="16"/>
      <w:szCs w:val="18"/>
    </w:rPr>
  </w:style>
  <w:style w:type="paragraph" w:customStyle="1" w:styleId="Seznam1">
    <w:name w:val="_Seznam_[1]"/>
    <w:basedOn w:val="Normln"/>
    <w:qFormat/>
    <w:rsid w:val="008D0D7F"/>
    <w:pPr>
      <w:numPr>
        <w:numId w:val="7"/>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D0D7F"/>
    <w:pPr>
      <w:spacing w:after="0" w:line="240" w:lineRule="auto"/>
    </w:pPr>
    <w:rPr>
      <w:sz w:val="16"/>
      <w:szCs w:val="16"/>
    </w:rPr>
  </w:style>
  <w:style w:type="character" w:customStyle="1" w:styleId="Tun-ZRUIT">
    <w:name w:val="_Tučně-ZRUŠIT"/>
    <w:basedOn w:val="Standardnpsmoodstavce"/>
    <w:qFormat/>
    <w:rsid w:val="008D0D7F"/>
    <w:rPr>
      <w:b w:val="0"/>
      <w:i w:val="0"/>
    </w:rPr>
  </w:style>
  <w:style w:type="paragraph" w:customStyle="1" w:styleId="Nadpisbezsl1-1">
    <w:name w:val="_Nadpis_bez_čísl_1-1"/>
    <w:next w:val="Nadpisbezsl1-2"/>
    <w:uiPriority w:val="99"/>
    <w:qFormat/>
    <w:rsid w:val="008D0D7F"/>
    <w:pPr>
      <w:keepNext/>
      <w:spacing w:before="280" w:after="120"/>
    </w:pPr>
    <w:rPr>
      <w:rFonts w:ascii="Verdana" w:hAnsi="Verdana"/>
      <w:b/>
      <w:caps/>
      <w:sz w:val="22"/>
    </w:rPr>
  </w:style>
  <w:style w:type="paragraph" w:customStyle="1" w:styleId="Nadpisbezsl1-2">
    <w:name w:val="_Nadpis_bez_čísl_1-2"/>
    <w:next w:val="Text2-1"/>
    <w:qFormat/>
    <w:rsid w:val="008D0D7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D0D7F"/>
    <w:pPr>
      <w:spacing w:after="120" w:line="264" w:lineRule="auto"/>
      <w:jc w:val="both"/>
    </w:pPr>
    <w:rPr>
      <w:sz w:val="18"/>
      <w:szCs w:val="18"/>
    </w:rPr>
  </w:style>
  <w:style w:type="character" w:customStyle="1" w:styleId="TextbezodsazenChar">
    <w:name w:val="_Text_bez_odsazení Char"/>
    <w:basedOn w:val="Standardnpsmoodstavce"/>
    <w:link w:val="Textbezodsazen"/>
    <w:rsid w:val="008D0D7F"/>
    <w:rPr>
      <w:rFonts w:ascii="Verdana" w:hAnsi="Verdana"/>
    </w:rPr>
  </w:style>
  <w:style w:type="paragraph" w:customStyle="1" w:styleId="ZTPinfo-text">
    <w:name w:val="_ZTP_info-text"/>
    <w:basedOn w:val="Textbezslovn"/>
    <w:link w:val="ZTPinfo-textChar"/>
    <w:qFormat/>
    <w:rsid w:val="008D0D7F"/>
    <w:pPr>
      <w:ind w:left="0"/>
    </w:pPr>
    <w:rPr>
      <w:i/>
      <w:color w:val="00A1E0"/>
    </w:rPr>
  </w:style>
  <w:style w:type="character" w:customStyle="1" w:styleId="ZTPinfo-textChar">
    <w:name w:val="_ZTP_info-text Char"/>
    <w:basedOn w:val="Standardnpsmoodstavce"/>
    <w:link w:val="ZTPinfo-text"/>
    <w:rsid w:val="008D0D7F"/>
    <w:rPr>
      <w:rFonts w:ascii="Verdana" w:hAnsi="Verdana"/>
      <w:i/>
      <w:color w:val="00A1E0"/>
    </w:rPr>
  </w:style>
  <w:style w:type="paragraph" w:customStyle="1" w:styleId="ZTPinfo-text-odr">
    <w:name w:val="_ZTP_info-text-odr"/>
    <w:basedOn w:val="ZTPinfo-text"/>
    <w:link w:val="ZTPinfo-text-odrChar"/>
    <w:uiPriority w:val="99"/>
    <w:qFormat/>
    <w:rsid w:val="008D0D7F"/>
    <w:pPr>
      <w:numPr>
        <w:numId w:val="9"/>
      </w:numPr>
    </w:pPr>
  </w:style>
  <w:style w:type="character" w:customStyle="1" w:styleId="ZTPinfo-text-odrChar">
    <w:name w:val="_ZTP_info-text-odr Char"/>
    <w:basedOn w:val="ZTPinfo-textChar"/>
    <w:link w:val="ZTPinfo-text-odr"/>
    <w:uiPriority w:val="99"/>
    <w:rsid w:val="008D0D7F"/>
    <w:rPr>
      <w:rFonts w:ascii="Verdana" w:hAnsi="Verdana"/>
      <w:i/>
      <w:color w:val="00A1E0"/>
    </w:rPr>
  </w:style>
  <w:style w:type="paragraph" w:customStyle="1" w:styleId="Odrka1-4">
    <w:name w:val="_Odrážka_1-4_•"/>
    <w:basedOn w:val="Odrka1-1"/>
    <w:uiPriority w:val="99"/>
    <w:qFormat/>
    <w:rsid w:val="008D0D7F"/>
    <w:pPr>
      <w:numPr>
        <w:ilvl w:val="3"/>
      </w:numPr>
    </w:pPr>
  </w:style>
  <w:style w:type="character" w:customStyle="1" w:styleId="Odstavec1-1aChar">
    <w:name w:val="_Odstavec_1-1_a) Char"/>
    <w:basedOn w:val="Standardnpsmoodstavce"/>
    <w:link w:val="Odstavec1-1a"/>
    <w:uiPriority w:val="99"/>
    <w:rsid w:val="008D0D7F"/>
    <w:rPr>
      <w:rFonts w:ascii="Verdana" w:hAnsi="Verdana"/>
    </w:rPr>
  </w:style>
  <w:style w:type="paragraph" w:customStyle="1" w:styleId="Odstavec1-41">
    <w:name w:val="_Odstavec_1-4_1."/>
    <w:basedOn w:val="Odstavec1-1a"/>
    <w:link w:val="Odstavec1-41Char"/>
    <w:qFormat/>
    <w:rsid w:val="003A4EDD"/>
    <w:pPr>
      <w:numPr>
        <w:numId w:val="0"/>
      </w:numPr>
      <w:tabs>
        <w:tab w:val="num" w:pos="2041"/>
      </w:tabs>
      <w:ind w:left="2041" w:hanging="340"/>
    </w:pPr>
  </w:style>
  <w:style w:type="character" w:customStyle="1" w:styleId="Odstavec1-41Char">
    <w:name w:val="_Odstavec_1-4_1. Char"/>
    <w:basedOn w:val="Odstavec1-1aChar"/>
    <w:link w:val="Odstavec1-41"/>
    <w:rsid w:val="003A4EDD"/>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D0D7F"/>
    <w:rPr>
      <w:rFonts w:ascii="Verdana" w:hAnsi="Verdana"/>
      <w:b/>
      <w:sz w:val="36"/>
    </w:rPr>
  </w:style>
  <w:style w:type="paragraph" w:customStyle="1" w:styleId="Zpatvpravo">
    <w:name w:val="_Zápatí_vpravo"/>
    <w:qFormat/>
    <w:rsid w:val="008D0D7F"/>
    <w:pPr>
      <w:spacing w:after="0" w:line="240" w:lineRule="auto"/>
      <w:jc w:val="right"/>
    </w:pPr>
    <w:rPr>
      <w:rFonts w:ascii="Verdana" w:hAnsi="Verdana"/>
      <w:sz w:val="12"/>
    </w:rPr>
  </w:style>
  <w:style w:type="character" w:customStyle="1" w:styleId="Nzevakce">
    <w:name w:val="_Název_akce"/>
    <w:basedOn w:val="Standardnpsmoodstavce"/>
    <w:qFormat/>
    <w:rsid w:val="008D0D7F"/>
    <w:rPr>
      <w:rFonts w:ascii="Verdana" w:hAnsi="Verdana"/>
      <w:b/>
      <w:sz w:val="36"/>
    </w:rPr>
  </w:style>
  <w:style w:type="character" w:customStyle="1" w:styleId="TextbezslovnChar">
    <w:name w:val="_Text_bez_číslování Char"/>
    <w:basedOn w:val="Standardnpsmoodstavce"/>
    <w:link w:val="Textbezslovn"/>
    <w:rsid w:val="008D0D7F"/>
    <w:rPr>
      <w:rFonts w:ascii="Verdana" w:hAnsi="Verdana"/>
    </w:rPr>
  </w:style>
  <w:style w:type="paragraph" w:customStyle="1" w:styleId="TPText-1odrka">
    <w:name w:val="TP_Text-1_• odrážka"/>
    <w:basedOn w:val="Normln"/>
    <w:qFormat/>
    <w:rsid w:val="0069470F"/>
    <w:pPr>
      <w:numPr>
        <w:numId w:val="5"/>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uiPriority w:val="99"/>
    <w:qFormat/>
    <w:rsid w:val="008D0D7F"/>
    <w:pPr>
      <w:numPr>
        <w:ilvl w:val="1"/>
      </w:numPr>
      <w:spacing w:after="80"/>
      <w:contextualSpacing/>
    </w:pPr>
  </w:style>
  <w:style w:type="character" w:customStyle="1" w:styleId="ZTPinfo-text-odrChar0">
    <w:name w:val="_ZTP_info-text-odr_• Char"/>
    <w:basedOn w:val="ZTPinfo-text-odrChar"/>
    <w:link w:val="ZTPinfo-text-odr0"/>
    <w:uiPriority w:val="99"/>
    <w:rsid w:val="008D0D7F"/>
    <w:rPr>
      <w:rFonts w:ascii="Verdana" w:hAnsi="Verdana"/>
      <w:i/>
      <w:color w:val="00A1E0"/>
    </w:rPr>
  </w:style>
  <w:style w:type="paragraph" w:customStyle="1" w:styleId="Tabulka-9">
    <w:name w:val="_Tabulka-9"/>
    <w:basedOn w:val="Textbezodsazen"/>
    <w:qFormat/>
    <w:rsid w:val="008D0D7F"/>
    <w:pPr>
      <w:spacing w:before="40" w:after="40" w:line="240" w:lineRule="auto"/>
      <w:jc w:val="left"/>
    </w:pPr>
  </w:style>
  <w:style w:type="paragraph" w:customStyle="1" w:styleId="Tabulka-8">
    <w:name w:val="_Tabulka-8"/>
    <w:basedOn w:val="Tabulka-9"/>
    <w:qFormat/>
    <w:rsid w:val="008D0D7F"/>
    <w:rPr>
      <w:sz w:val="16"/>
    </w:rPr>
  </w:style>
  <w:style w:type="paragraph" w:customStyle="1" w:styleId="Odrka1-5-">
    <w:name w:val="_Odrážka_1-5_-"/>
    <w:basedOn w:val="Odrka1-4"/>
    <w:link w:val="Odrka1-5-Char"/>
    <w:uiPriority w:val="99"/>
    <w:qFormat/>
    <w:rsid w:val="008D0D7F"/>
    <w:pPr>
      <w:numPr>
        <w:ilvl w:val="4"/>
      </w:numPr>
      <w:spacing w:after="40"/>
    </w:pPr>
  </w:style>
  <w:style w:type="character" w:customStyle="1" w:styleId="Odrka1-5-Char">
    <w:name w:val="_Odrážka_1-5_- Char"/>
    <w:basedOn w:val="Standardnpsmoodstavce"/>
    <w:link w:val="Odrka1-5-"/>
    <w:uiPriority w:val="99"/>
    <w:rsid w:val="008D0D7F"/>
    <w:rPr>
      <w:rFonts w:ascii="Verdana" w:hAnsi="Verdana"/>
    </w:rPr>
  </w:style>
  <w:style w:type="paragraph" w:customStyle="1" w:styleId="Odstavec1-4a">
    <w:name w:val="_Odstavec_1-4_(a)"/>
    <w:basedOn w:val="Odstavec1-1a"/>
    <w:link w:val="Odstavec1-4aChar"/>
    <w:uiPriority w:val="99"/>
    <w:qFormat/>
    <w:rsid w:val="008D0D7F"/>
    <w:pPr>
      <w:numPr>
        <w:ilvl w:val="3"/>
      </w:numPr>
    </w:pPr>
  </w:style>
  <w:style w:type="character" w:customStyle="1" w:styleId="Odstavec1-4aChar">
    <w:name w:val="_Odstavec_1-4_(a) Char"/>
    <w:basedOn w:val="Odstavec1-1aChar"/>
    <w:link w:val="Odstavec1-4a"/>
    <w:uiPriority w:val="99"/>
    <w:rsid w:val="008D0D7F"/>
    <w:rPr>
      <w:rFonts w:ascii="Verdana" w:hAnsi="Verdana"/>
    </w:rPr>
  </w:style>
  <w:style w:type="paragraph" w:customStyle="1" w:styleId="Tabulka">
    <w:name w:val="_Tabulka"/>
    <w:basedOn w:val="Normln"/>
    <w:qFormat/>
    <w:rsid w:val="008D0D7F"/>
    <w:pPr>
      <w:spacing w:before="40" w:after="40" w:line="240" w:lineRule="auto"/>
      <w:jc w:val="both"/>
    </w:pPr>
    <w:rPr>
      <w:sz w:val="18"/>
      <w:szCs w:val="18"/>
    </w:rPr>
  </w:style>
  <w:style w:type="table" w:customStyle="1" w:styleId="TabulkaS-zahlzap">
    <w:name w:val="_Tabulka_SŽ-zahl+zap"/>
    <w:basedOn w:val="Mkatabulky"/>
    <w:uiPriority w:val="99"/>
    <w:rsid w:val="008D0D7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D0D7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uiPriority w:val="99"/>
    <w:qFormat/>
    <w:rsid w:val="008D0D7F"/>
    <w:pPr>
      <w:spacing w:before="20" w:after="20"/>
    </w:pPr>
    <w:rPr>
      <w:sz w:val="14"/>
    </w:rPr>
  </w:style>
  <w:style w:type="table" w:customStyle="1" w:styleId="TKPTabulka">
    <w:name w:val="_TKP_Tabulka"/>
    <w:basedOn w:val="Normlntabulka"/>
    <w:uiPriority w:val="99"/>
    <w:rsid w:val="008D0D7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Odstavec1-4i">
    <w:name w:val="_Odstavec_1-4_i)"/>
    <w:basedOn w:val="Odstavec1-1a"/>
    <w:link w:val="Odstavec1-4iChar"/>
    <w:uiPriority w:val="99"/>
    <w:qFormat/>
    <w:rsid w:val="008D0D7F"/>
    <w:pPr>
      <w:numPr>
        <w:ilvl w:val="4"/>
      </w:numPr>
    </w:pPr>
  </w:style>
  <w:style w:type="character" w:customStyle="1" w:styleId="Odstavec1-4iChar">
    <w:name w:val="_Odstavec_1-4_i) Char"/>
    <w:basedOn w:val="Odstavec1-1aChar"/>
    <w:link w:val="Odstavec1-4i"/>
    <w:uiPriority w:val="99"/>
    <w:rsid w:val="008D0D7F"/>
    <w:rPr>
      <w:rFonts w:ascii="Verdana" w:hAnsi="Verdana"/>
    </w:rPr>
  </w:style>
  <w:style w:type="table" w:customStyle="1" w:styleId="TabZTPbez">
    <w:name w:val="_Tab_ZTP_bez"/>
    <w:basedOn w:val="Mkatabulky"/>
    <w:uiPriority w:val="99"/>
    <w:rsid w:val="008D0D7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D0D7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D0D7F"/>
    <w:pPr>
      <w:spacing w:after="0"/>
    </w:pPr>
  </w:style>
  <w:style w:type="character" w:customStyle="1" w:styleId="TextbezslBEZMEZERChar">
    <w:name w:val="_Text_bez_čísl_BEZ_MEZER Char"/>
    <w:basedOn w:val="TextbezslovnChar"/>
    <w:link w:val="TextbezslBEZMEZER"/>
    <w:rsid w:val="008D0D7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paragraph" w:customStyle="1" w:styleId="TPText-0neslovan">
    <w:name w:val="TP_Text-0_nečíslovaný"/>
    <w:basedOn w:val="Normln"/>
    <w:link w:val="TPText-0neslovanChar"/>
    <w:qFormat/>
    <w:rsid w:val="00CC3787"/>
    <w:pPr>
      <w:tabs>
        <w:tab w:val="left" w:pos="964"/>
      </w:tabs>
      <w:spacing w:before="80" w:after="0" w:line="240" w:lineRule="auto"/>
      <w:jc w:val="both"/>
    </w:pPr>
    <w:rPr>
      <w:rFonts w:ascii="Calibri" w:eastAsia="Calibri" w:hAnsi="Calibri" w:cs="Arial"/>
    </w:rPr>
  </w:style>
  <w:style w:type="character" w:customStyle="1" w:styleId="TPText-0neslovanChar">
    <w:name w:val="TP_Text-0_nečíslovaný Char"/>
    <w:link w:val="TPText-0neslovan"/>
    <w:rsid w:val="00CC378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209512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ekaninaMic@spravazelezni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OI\Vzorov&#225;%20ZD\ZD_ZHOTOVEN&#205;_STAVBY\R-Nadlimitn&#237;_(FIDIC)\ZTP_R-F_VZOR_23071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B7E8AC195047F48700A59C22D3F328"/>
        <w:category>
          <w:name w:val="Obecné"/>
          <w:gallery w:val="placeholder"/>
        </w:category>
        <w:types>
          <w:type w:val="bbPlcHdr"/>
        </w:types>
        <w:behaviors>
          <w:behavior w:val="content"/>
        </w:behaviors>
        <w:guid w:val="{93EC5031-166F-4FF8-884E-3CEDFB468B43}"/>
      </w:docPartPr>
      <w:docPartBody>
        <w:p w:rsidR="00A501E2" w:rsidRDefault="00DA655F">
          <w:pPr>
            <w:pStyle w:val="3CB7E8AC195047F48700A59C22D3F32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Verdana-Italic">
    <w:altName w:val="Verdana"/>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55F"/>
    <w:rsid w:val="00053489"/>
    <w:rsid w:val="0013003C"/>
    <w:rsid w:val="00254878"/>
    <w:rsid w:val="00295BD0"/>
    <w:rsid w:val="00330753"/>
    <w:rsid w:val="00354DB2"/>
    <w:rsid w:val="003840CF"/>
    <w:rsid w:val="003C1E9D"/>
    <w:rsid w:val="00412304"/>
    <w:rsid w:val="00557854"/>
    <w:rsid w:val="005D66D2"/>
    <w:rsid w:val="006D2B65"/>
    <w:rsid w:val="00727925"/>
    <w:rsid w:val="007A1969"/>
    <w:rsid w:val="00882FC8"/>
    <w:rsid w:val="009B2285"/>
    <w:rsid w:val="009B5D6C"/>
    <w:rsid w:val="009C7CCE"/>
    <w:rsid w:val="00A211D6"/>
    <w:rsid w:val="00A240F9"/>
    <w:rsid w:val="00A501E2"/>
    <w:rsid w:val="00AB0624"/>
    <w:rsid w:val="00AF05AD"/>
    <w:rsid w:val="00BC2706"/>
    <w:rsid w:val="00C21F90"/>
    <w:rsid w:val="00C7382D"/>
    <w:rsid w:val="00D61A07"/>
    <w:rsid w:val="00D8307B"/>
    <w:rsid w:val="00D95634"/>
    <w:rsid w:val="00DA655F"/>
    <w:rsid w:val="00E60D56"/>
    <w:rsid w:val="00E8608D"/>
    <w:rsid w:val="00F6024F"/>
    <w:rsid w:val="00F84A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3CB7E8AC195047F48700A59C22D3F328">
    <w:name w:val="3CB7E8AC195047F48700A59C22D3F3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CB424A3BE9364D8A3FD4CAA20D75FA" ma:contentTypeVersion="13" ma:contentTypeDescription="Vytvoří nový dokument" ma:contentTypeScope="" ma:versionID="94526309b2ec435e1c3a83a1df5e8bf8">
  <xsd:schema xmlns:xsd="http://www.w3.org/2001/XMLSchema" xmlns:xs="http://www.w3.org/2001/XMLSchema" xmlns:p="http://schemas.microsoft.com/office/2006/metadata/properties" xmlns:ns2="c0fc9429-20c4-4937-a6a6-59ec25f2aedb" xmlns:ns3="4b3e1f74-04d6-4e59-a4e3-9522d4c0e0f1" targetNamespace="http://schemas.microsoft.com/office/2006/metadata/properties" ma:root="true" ma:fieldsID="25c8808cbb0ebdf9e7a5882487ec0881" ns2:_="" ns3:_="">
    <xsd:import namespace="c0fc9429-20c4-4937-a6a6-59ec25f2aedb"/>
    <xsd:import namespace="4b3e1f74-04d6-4e59-a4e3-9522d4c0e0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c9429-20c4-4937-a6a6-59ec25f2aedb"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9" nillable="true" ma:displayName="Taxonomy Catch All Column" ma:hidden="true" ma:list="{5d286d3a-d9fc-4da0-a1ee-eeec7ac1331c}" ma:internalName="TaxCatchAll" ma:showField="CatchAllData" ma:web="c0fc9429-20c4-4937-a6a6-59ec25f2ae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3e1f74-04d6-4e59-a4e3-9522d4c0e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4b3e1f74-04d6-4e59-a4e3-9522d4c0e0f1">
      <Terms xmlns="http://schemas.microsoft.com/office/infopath/2007/PartnerControls"/>
    </lcf76f155ced4ddcb4097134ff3c332f>
    <TaxCatchAll xmlns="c0fc9429-20c4-4937-a6a6-59ec25f2ae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B8144-0B40-416E-A169-FA5E53E4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c9429-20c4-4937-a6a6-59ec25f2aedb"/>
    <ds:schemaRef ds:uri="4b3e1f74-04d6-4e59-a4e3-9522d4c0e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4b3e1f74-04d6-4e59-a4e3-9522d4c0e0f1"/>
    <ds:schemaRef ds:uri="http://schemas.microsoft.com/office/infopath/2007/PartnerControls"/>
    <ds:schemaRef ds:uri="c0fc9429-20c4-4937-a6a6-59ec25f2aedb"/>
  </ds:schemaRefs>
</ds:datastoreItem>
</file>

<file path=customXml/itemProps4.xml><?xml version="1.0" encoding="utf-8"?>
<ds:datastoreItem xmlns:ds="http://schemas.openxmlformats.org/officeDocument/2006/customXml" ds:itemID="{E26DB752-AAC6-4B09-95F8-FE51CCF7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ZTP_R-F_VZOR_230711</Template>
  <TotalTime>13</TotalTime>
  <Pages>21</Pages>
  <Words>8365</Words>
  <Characters>49354</Characters>
  <Application>Microsoft Office Word</Application>
  <DocSecurity>0</DocSecurity>
  <Lines>411</Lines>
  <Paragraphs>115</Paragraphs>
  <ScaleCrop>false</ScaleCrop>
  <HeadingPairs>
    <vt:vector size="2" baseType="variant">
      <vt:variant>
        <vt:lpstr>Název</vt:lpstr>
      </vt:variant>
      <vt:variant>
        <vt:i4>1</vt:i4>
      </vt:variant>
    </vt:vector>
  </HeadingPairs>
  <TitlesOfParts>
    <vt:vector size="1" baseType="lpstr">
      <vt:lpstr>R-F_230711</vt:lpstr>
    </vt:vector>
  </TitlesOfParts>
  <Manager>Fojta@szdc.cz</Manager>
  <Company>SŽ</Company>
  <LinksUpToDate>false</LinksUpToDate>
  <CharactersWithSpaces>57604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R-F_230711</dc:title>
  <dc:subject>ZTP_R-F_vzor</dc:subject>
  <dc:creator>Hařovská Emília, Ing.</dc:creator>
  <cp:lastModifiedBy>Jeník Adam</cp:lastModifiedBy>
  <cp:revision>11</cp:revision>
  <cp:lastPrinted>2023-11-30T09:06:00Z</cp:lastPrinted>
  <dcterms:created xsi:type="dcterms:W3CDTF">2023-11-30T11:28:00Z</dcterms:created>
  <dcterms:modified xsi:type="dcterms:W3CDTF">2023-12-05T10:23:00Z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0x01010065CB424A3BE9364D8A3FD4CAA20D75FA</vt:lpwstr>
  </property>
  <property fmtid="{D5CDD505-2E9C-101B-9397-08002B2CF9AE}" pid="3" name="Vlastník">
    <vt:lpwstr>O7/2</vt:lpwstr>
  </property>
  <property fmtid="{D5CDD505-2E9C-101B-9397-08002B2CF9AE}" pid="4" name="MediaServiceImageTags">
    <vt:lpwstr/>
  </property>
</Properties>
</file>